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1344CF" w14:textId="77777777" w:rsidR="00517B5C" w:rsidRPr="00A17024" w:rsidRDefault="00517B5C" w:rsidP="00517B5C">
      <w:pPr>
        <w:jc w:val="right"/>
        <w:rPr>
          <w:szCs w:val="20"/>
          <w:lang w:eastAsia="en-US"/>
        </w:rPr>
      </w:pPr>
      <w:r w:rsidRPr="00A17024">
        <w:t>Projektas</w:t>
      </w:r>
    </w:p>
    <w:p w14:paraId="7443BC79" w14:textId="77777777" w:rsidR="00517B5C" w:rsidRPr="00A17024" w:rsidRDefault="00517B5C" w:rsidP="00517B5C">
      <w:pPr>
        <w:overflowPunct w:val="0"/>
        <w:autoSpaceDE w:val="0"/>
        <w:autoSpaceDN w:val="0"/>
        <w:adjustRightInd w:val="0"/>
        <w:jc w:val="center"/>
      </w:pPr>
      <w:r w:rsidRPr="00A17024">
        <w:drawing>
          <wp:inline distT="0" distB="0" distL="0" distR="0" wp14:anchorId="668696DA" wp14:editId="545621E7">
            <wp:extent cx="6762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5A250C9" w14:textId="77777777" w:rsidR="00517B5C" w:rsidRPr="00A17024" w:rsidRDefault="00517B5C" w:rsidP="00517B5C">
      <w:pPr>
        <w:overflowPunct w:val="0"/>
        <w:autoSpaceDE w:val="0"/>
        <w:autoSpaceDN w:val="0"/>
        <w:adjustRightInd w:val="0"/>
        <w:jc w:val="center"/>
        <w:rPr>
          <w:b/>
        </w:rPr>
      </w:pPr>
      <w:r w:rsidRPr="00A17024">
        <w:rPr>
          <w:b/>
        </w:rPr>
        <w:t>ANYKŠČIŲ RAJONO SAVIVALDYBĖS</w:t>
      </w:r>
    </w:p>
    <w:p w14:paraId="1F021F57" w14:textId="77777777" w:rsidR="00517B5C" w:rsidRPr="00A17024" w:rsidRDefault="00517B5C" w:rsidP="00517B5C">
      <w:pPr>
        <w:overflowPunct w:val="0"/>
        <w:autoSpaceDE w:val="0"/>
        <w:autoSpaceDN w:val="0"/>
        <w:adjustRightInd w:val="0"/>
        <w:jc w:val="center"/>
        <w:rPr>
          <w:b/>
        </w:rPr>
      </w:pPr>
      <w:r w:rsidRPr="00A17024">
        <w:rPr>
          <w:b/>
        </w:rPr>
        <w:t>TARYBA</w:t>
      </w:r>
    </w:p>
    <w:p w14:paraId="2F790ACC" w14:textId="77777777" w:rsidR="00517B5C" w:rsidRPr="00A17024" w:rsidRDefault="00517B5C" w:rsidP="00517B5C">
      <w:pPr>
        <w:overflowPunct w:val="0"/>
        <w:autoSpaceDE w:val="0"/>
        <w:autoSpaceDN w:val="0"/>
        <w:adjustRightInd w:val="0"/>
        <w:jc w:val="center"/>
        <w:rPr>
          <w:b/>
        </w:rPr>
      </w:pPr>
    </w:p>
    <w:p w14:paraId="51A004CE" w14:textId="77777777" w:rsidR="00517B5C" w:rsidRPr="00A17024" w:rsidRDefault="00517B5C" w:rsidP="00517B5C">
      <w:pPr>
        <w:overflowPunct w:val="0"/>
        <w:autoSpaceDE w:val="0"/>
        <w:autoSpaceDN w:val="0"/>
        <w:adjustRightInd w:val="0"/>
        <w:jc w:val="center"/>
        <w:rPr>
          <w:b/>
        </w:rPr>
      </w:pPr>
      <w:r w:rsidRPr="00A17024">
        <w:rPr>
          <w:b/>
        </w:rPr>
        <w:t>SPRENDIMAS</w:t>
      </w:r>
    </w:p>
    <w:p w14:paraId="02E544BB" w14:textId="77777777" w:rsidR="00517B5C" w:rsidRPr="00A17024" w:rsidRDefault="00517B5C" w:rsidP="00517B5C">
      <w:pPr>
        <w:jc w:val="center"/>
        <w:rPr>
          <w:b/>
        </w:rPr>
      </w:pPr>
      <w:r w:rsidRPr="00A17024">
        <w:rPr>
          <w:b/>
        </w:rPr>
        <w:t>DĖL ANYKŠČIŲ KŪNO KULTŪROS IR SPORTO CENTRO NUOSTATŲ PATVIRTINIMO</w:t>
      </w:r>
    </w:p>
    <w:p w14:paraId="308A7102" w14:textId="77777777" w:rsidR="00517B5C" w:rsidRPr="00A17024" w:rsidRDefault="00517B5C" w:rsidP="00517B5C">
      <w:pPr>
        <w:jc w:val="center"/>
        <w:rPr>
          <w:b/>
        </w:rPr>
      </w:pPr>
    </w:p>
    <w:p w14:paraId="4A1E209C" w14:textId="0923D230" w:rsidR="00517B5C" w:rsidRPr="00A17024" w:rsidRDefault="00517B5C" w:rsidP="00517B5C">
      <w:pPr>
        <w:jc w:val="center"/>
      </w:pPr>
      <w:bookmarkStart w:id="0" w:name="Data"/>
      <w:r w:rsidRPr="00A17024">
        <w:t xml:space="preserve">2024 m. balandžio </w:t>
      </w:r>
      <w:r w:rsidR="00291111" w:rsidRPr="00A17024">
        <w:t>25</w:t>
      </w:r>
      <w:r w:rsidRPr="00A17024">
        <w:t xml:space="preserve"> d.  Nr. 1-T-</w:t>
      </w:r>
      <w:bookmarkEnd w:id="0"/>
      <w:r w:rsidR="00291111" w:rsidRPr="00A17024">
        <w:t>156</w:t>
      </w:r>
    </w:p>
    <w:p w14:paraId="00D5EB13" w14:textId="77777777" w:rsidR="00517B5C" w:rsidRPr="00A17024" w:rsidRDefault="00517B5C" w:rsidP="00517B5C">
      <w:pPr>
        <w:jc w:val="center"/>
      </w:pPr>
      <w:r w:rsidRPr="00A17024">
        <w:t>Anykščiai</w:t>
      </w:r>
    </w:p>
    <w:p w14:paraId="29A7E8AF" w14:textId="77777777" w:rsidR="00517B5C" w:rsidRPr="00A17024" w:rsidRDefault="00517B5C" w:rsidP="00517B5C">
      <w:pPr>
        <w:jc w:val="center"/>
      </w:pPr>
    </w:p>
    <w:p w14:paraId="29963E92" w14:textId="70A2D871" w:rsidR="00517B5C" w:rsidRPr="00A17024" w:rsidRDefault="00517B5C" w:rsidP="00FC4D3B">
      <w:pPr>
        <w:tabs>
          <w:tab w:val="left" w:pos="1276"/>
        </w:tabs>
        <w:spacing w:line="360" w:lineRule="auto"/>
        <w:ind w:firstLine="720"/>
        <w:jc w:val="both"/>
      </w:pPr>
      <w:bookmarkStart w:id="1" w:name="_Hlk162439521"/>
      <w:r w:rsidRPr="00A17024">
        <w:t xml:space="preserve">Vadovaudamasi Lietuvos Respublikos vietos savivaldos įstatymo 15 straipsnio 2 dalies 9 punktu, 16 straipsnio 1 dalimi, Lietuvos Respublikos biudžetinių įstaigų įstatymo </w:t>
      </w:r>
      <w:r w:rsidRPr="00A17024">
        <w:rPr>
          <w:bCs/>
        </w:rPr>
        <w:t>5</w:t>
      </w:r>
      <w:r w:rsidRPr="00A17024">
        <w:t xml:space="preserve"> straipsnio 3 dalies 1 punktu, 7 straipsniu, </w:t>
      </w:r>
      <w:bookmarkEnd w:id="1"/>
      <w:r w:rsidRPr="00A17024">
        <w:t>atsižvelgdama į Anykščių rajono mero 2024 m. balandžio 8 d. potvarkį Nr. 1-MP-167 „Dėl teikimo tvirtinti Anykščių kūno kultūros ir sporto centro nuostatus“, Anykščių rajono savivaldybės taryba n u s p r e n d ž i a:</w:t>
      </w:r>
    </w:p>
    <w:p w14:paraId="03EB207A" w14:textId="77777777" w:rsidR="00517B5C" w:rsidRPr="00A17024" w:rsidRDefault="00517B5C" w:rsidP="00FC4D3B">
      <w:pPr>
        <w:spacing w:line="360" w:lineRule="auto"/>
        <w:ind w:firstLine="720"/>
        <w:jc w:val="both"/>
      </w:pPr>
      <w:r w:rsidRPr="00A17024">
        <w:t>1. Patvirtinti Anykščių kūno kultūros ir sporto centro nuostatus (pridedama).</w:t>
      </w:r>
    </w:p>
    <w:p w14:paraId="6E499157" w14:textId="32566B73" w:rsidR="00517B5C" w:rsidRPr="00A17024" w:rsidRDefault="00517B5C" w:rsidP="00FC4D3B">
      <w:pPr>
        <w:spacing w:line="360" w:lineRule="auto"/>
        <w:ind w:firstLine="720"/>
        <w:jc w:val="both"/>
      </w:pPr>
      <w:r w:rsidRPr="00A17024">
        <w:t>2. Į</w:t>
      </w:r>
      <w:r w:rsidR="005757E8" w:rsidRPr="00A17024">
        <w:t>galioti</w:t>
      </w:r>
      <w:r w:rsidRPr="00A17024">
        <w:t xml:space="preserve"> Anykščių kūno kultūros ir sporto centro direktorių pasirašyti šio sprendimo 1 punkte nurodytos įstaigos nuostatus ir įregistruoti juos Juridinių asmenų registre.</w:t>
      </w:r>
    </w:p>
    <w:p w14:paraId="1759B4D3" w14:textId="3864F31E" w:rsidR="00517B5C" w:rsidRPr="00A17024" w:rsidRDefault="00517B5C" w:rsidP="00FC4D3B">
      <w:pPr>
        <w:autoSpaceDE w:val="0"/>
        <w:autoSpaceDN w:val="0"/>
        <w:adjustRightInd w:val="0"/>
        <w:spacing w:line="360" w:lineRule="auto"/>
        <w:ind w:firstLine="720"/>
        <w:jc w:val="both"/>
      </w:pPr>
      <w:r w:rsidRPr="00A17024">
        <w:t>3. Pripažinti netekusiu galios Anykščių rajono savivaldybės tarybos 20</w:t>
      </w:r>
      <w:r w:rsidR="00DA1B1D" w:rsidRPr="00A17024">
        <w:t>19</w:t>
      </w:r>
      <w:r w:rsidRPr="00A17024">
        <w:t xml:space="preserve"> m. </w:t>
      </w:r>
      <w:r w:rsidR="00DA1B1D" w:rsidRPr="00A17024">
        <w:t>rugsėjo 26</w:t>
      </w:r>
      <w:r w:rsidRPr="00A17024">
        <w:t xml:space="preserve"> d. sprendim</w:t>
      </w:r>
      <w:r w:rsidR="00DA1B1D" w:rsidRPr="00A17024">
        <w:t>ą</w:t>
      </w:r>
      <w:r w:rsidRPr="00A17024">
        <w:t xml:space="preserve"> Nr. 1-TS-</w:t>
      </w:r>
      <w:r w:rsidR="00DA1B1D" w:rsidRPr="00A17024">
        <w:t>302</w:t>
      </w:r>
      <w:r w:rsidRPr="00A17024">
        <w:t xml:space="preserve"> „Dėl Anykščių </w:t>
      </w:r>
      <w:r w:rsidR="00DA1B1D" w:rsidRPr="00A17024">
        <w:t xml:space="preserve">kūno kultūros ir sporto centro </w:t>
      </w:r>
      <w:r w:rsidRPr="00A17024">
        <w:t xml:space="preserve">nuostatų patvirtinimo“ </w:t>
      </w:r>
      <w:r w:rsidR="00DA1B1D" w:rsidRPr="00A17024">
        <w:t>nuo</w:t>
      </w:r>
      <w:r w:rsidRPr="00A17024">
        <w:t xml:space="preserve"> šio sprendimo 1 punkte nurodytų nuostatų įregistravimo Juridinių asmenų registre dienos.</w:t>
      </w:r>
    </w:p>
    <w:p w14:paraId="677AC869" w14:textId="13CFA5A9" w:rsidR="00517B5C" w:rsidRPr="00A17024" w:rsidRDefault="00517B5C" w:rsidP="00FC4D3B">
      <w:pPr>
        <w:pStyle w:val="Pagrindinistekstas"/>
        <w:spacing w:after="0" w:line="360" w:lineRule="auto"/>
        <w:ind w:firstLine="720"/>
        <w:contextualSpacing/>
      </w:pPr>
      <w:r w:rsidRPr="00A17024">
        <w:t xml:space="preserve">Šis sprendimas yra skelbiamas Teisės aktų registre ir Anykščių rajono savivaldybės interneto svetainėje </w:t>
      </w:r>
      <w:hyperlink r:id="rId9" w:history="1">
        <w:r w:rsidRPr="00A17024">
          <w:rPr>
            <w:rStyle w:val="Hipersaitas"/>
          </w:rPr>
          <w:t>www.anyksciai.lt</w:t>
        </w:r>
      </w:hyperlink>
      <w:r w:rsidRPr="00A17024">
        <w:t>.</w:t>
      </w:r>
    </w:p>
    <w:p w14:paraId="6C67421A" w14:textId="77777777" w:rsidR="00517B5C" w:rsidRPr="00A17024" w:rsidRDefault="00517B5C" w:rsidP="00517B5C">
      <w:pPr>
        <w:autoSpaceDE w:val="0"/>
        <w:autoSpaceDN w:val="0"/>
        <w:adjustRightInd w:val="0"/>
        <w:rPr>
          <w:rFonts w:ascii="TimesNewRomanPSMT" w:hAnsi="TimesNewRomanPSMT" w:cs="TimesNewRomanPSMT"/>
        </w:rPr>
      </w:pPr>
    </w:p>
    <w:p w14:paraId="13852EA2" w14:textId="77777777" w:rsidR="00FC4D3B" w:rsidRPr="00A17024" w:rsidRDefault="00FC4D3B" w:rsidP="00517B5C">
      <w:pPr>
        <w:autoSpaceDE w:val="0"/>
        <w:autoSpaceDN w:val="0"/>
        <w:adjustRightInd w:val="0"/>
        <w:rPr>
          <w:rFonts w:ascii="TimesNewRomanPSMT" w:hAnsi="TimesNewRomanPSMT" w:cs="TimesNewRomanPSMT"/>
        </w:rPr>
      </w:pPr>
    </w:p>
    <w:p w14:paraId="505FD71B" w14:textId="77777777" w:rsidR="00517B5C" w:rsidRPr="00A17024" w:rsidRDefault="00517B5C" w:rsidP="00517B5C">
      <w:pPr>
        <w:tabs>
          <w:tab w:val="right" w:pos="9638"/>
        </w:tabs>
        <w:spacing w:line="360" w:lineRule="auto"/>
      </w:pPr>
      <w:r w:rsidRPr="00A17024">
        <w:t>Meras</w:t>
      </w:r>
      <w:r w:rsidRPr="00A17024">
        <w:tab/>
        <w:t>Kęstutis Tubis</w:t>
      </w:r>
    </w:p>
    <w:p w14:paraId="07CC03CC" w14:textId="775AC24F" w:rsidR="00FC4D3B" w:rsidRPr="00A17024" w:rsidRDefault="00FC4D3B">
      <w:pPr>
        <w:suppressAutoHyphens w:val="0"/>
      </w:pPr>
      <w:r w:rsidRPr="00A17024">
        <w:br w:type="page"/>
      </w:r>
    </w:p>
    <w:p w14:paraId="33EA779A" w14:textId="49033D69" w:rsidR="00FE3A4A" w:rsidRPr="00A17024" w:rsidRDefault="00FE3A4A" w:rsidP="00FC4D3B">
      <w:pPr>
        <w:ind w:left="5812"/>
        <w:rPr>
          <w:bCs/>
        </w:rPr>
      </w:pPr>
      <w:r w:rsidRPr="00A17024">
        <w:lastRenderedPageBreak/>
        <w:t>PATVIRTINTA</w:t>
      </w:r>
    </w:p>
    <w:p w14:paraId="44FB3154" w14:textId="6FBEFEC4" w:rsidR="00FE3A4A" w:rsidRPr="00A17024" w:rsidRDefault="00FE3A4A" w:rsidP="00FC4D3B">
      <w:pPr>
        <w:ind w:left="5812"/>
      </w:pPr>
      <w:r w:rsidRPr="00A17024">
        <w:t>Anykščių rajono savivaldybės tarybos</w:t>
      </w:r>
    </w:p>
    <w:p w14:paraId="73A029F2" w14:textId="2553F5DA" w:rsidR="00FE3A4A" w:rsidRPr="00A17024" w:rsidRDefault="00FE3A4A" w:rsidP="00FC4D3B">
      <w:pPr>
        <w:ind w:left="5812"/>
      </w:pPr>
      <w:r w:rsidRPr="00A17024">
        <w:t xml:space="preserve">2024 m. balandžio </w:t>
      </w:r>
      <w:r w:rsidR="00FC4D3B" w:rsidRPr="00A17024">
        <w:t>25</w:t>
      </w:r>
      <w:r w:rsidRPr="00A17024">
        <w:t xml:space="preserve"> d. </w:t>
      </w:r>
    </w:p>
    <w:p w14:paraId="62761F39" w14:textId="210B6A17" w:rsidR="00FE3A4A" w:rsidRDefault="00FE3A4A" w:rsidP="00FC4D3B">
      <w:pPr>
        <w:ind w:left="5812"/>
      </w:pPr>
      <w:r w:rsidRPr="00A17024">
        <w:t>sprendimu Nr. 1-TS-</w:t>
      </w:r>
    </w:p>
    <w:p w14:paraId="4F09491C" w14:textId="77777777" w:rsidR="00B236D2" w:rsidRPr="00A17024" w:rsidRDefault="00B236D2" w:rsidP="00FC4D3B">
      <w:pPr>
        <w:ind w:left="5812"/>
      </w:pPr>
    </w:p>
    <w:p w14:paraId="480C41BB" w14:textId="77777777" w:rsidR="005D32EB" w:rsidRPr="00A17024" w:rsidRDefault="005D32EB" w:rsidP="00360A46">
      <w:pPr>
        <w:spacing w:line="360" w:lineRule="auto"/>
        <w:jc w:val="center"/>
        <w:outlineLvl w:val="0"/>
        <w:rPr>
          <w:b/>
          <w:bCs/>
        </w:rPr>
      </w:pPr>
      <w:r w:rsidRPr="00A17024">
        <w:rPr>
          <w:b/>
          <w:bCs/>
        </w:rPr>
        <w:t>ANYKŠČIŲ KŪNO KULTŪROS IR SPORTO CENTRO</w:t>
      </w:r>
      <w:r w:rsidR="00360A46" w:rsidRPr="00A17024">
        <w:rPr>
          <w:b/>
          <w:bCs/>
        </w:rPr>
        <w:t xml:space="preserve"> </w:t>
      </w:r>
      <w:r w:rsidRPr="00A17024">
        <w:rPr>
          <w:b/>
        </w:rPr>
        <w:t>NUOSTATAI</w:t>
      </w:r>
    </w:p>
    <w:p w14:paraId="19428850" w14:textId="77777777" w:rsidR="003710B3" w:rsidRPr="00A17024" w:rsidRDefault="003710B3" w:rsidP="00402F81">
      <w:pPr>
        <w:jc w:val="center"/>
        <w:outlineLvl w:val="0"/>
        <w:rPr>
          <w:b/>
        </w:rPr>
      </w:pPr>
    </w:p>
    <w:p w14:paraId="287435B0" w14:textId="77777777" w:rsidR="00AC1251" w:rsidRPr="00A17024" w:rsidRDefault="00AC1251" w:rsidP="00402F81">
      <w:pPr>
        <w:jc w:val="center"/>
        <w:outlineLvl w:val="0"/>
        <w:rPr>
          <w:b/>
        </w:rPr>
      </w:pPr>
      <w:r w:rsidRPr="00A17024">
        <w:rPr>
          <w:b/>
        </w:rPr>
        <w:t>I SKYRIUS</w:t>
      </w:r>
    </w:p>
    <w:p w14:paraId="0D3C6580" w14:textId="77777777" w:rsidR="004F0E8C" w:rsidRPr="00A17024" w:rsidRDefault="004F0E8C" w:rsidP="00402F81">
      <w:pPr>
        <w:jc w:val="center"/>
        <w:outlineLvl w:val="0"/>
        <w:rPr>
          <w:b/>
        </w:rPr>
      </w:pPr>
      <w:r w:rsidRPr="00A17024">
        <w:rPr>
          <w:b/>
        </w:rPr>
        <w:t>BENDROSIOS NUOSTATOS</w:t>
      </w:r>
    </w:p>
    <w:p w14:paraId="610E9AB1" w14:textId="77777777" w:rsidR="009B342C" w:rsidRPr="00A17024" w:rsidRDefault="009B342C" w:rsidP="00BA60DA">
      <w:pPr>
        <w:spacing w:line="360" w:lineRule="auto"/>
        <w:jc w:val="center"/>
        <w:outlineLvl w:val="0"/>
      </w:pPr>
    </w:p>
    <w:p w14:paraId="0851652D" w14:textId="77777777" w:rsidR="009B342C" w:rsidRPr="00A17024" w:rsidRDefault="00F36429" w:rsidP="00A17024">
      <w:pPr>
        <w:spacing w:line="360" w:lineRule="auto"/>
        <w:ind w:firstLine="720"/>
        <w:jc w:val="both"/>
        <w:rPr>
          <w:color w:val="0070C0"/>
        </w:rPr>
      </w:pPr>
      <w:r w:rsidRPr="00A17024">
        <w:t xml:space="preserve">1. </w:t>
      </w:r>
      <w:r w:rsidR="00850912" w:rsidRPr="00A17024">
        <w:t>Anykščių k</w:t>
      </w:r>
      <w:r w:rsidR="009B342C" w:rsidRPr="00A17024">
        <w:t xml:space="preserve">ūno kultūros ir sporto centro nuostatai </w:t>
      </w:r>
      <w:r w:rsidR="00330326" w:rsidRPr="00A17024">
        <w:t xml:space="preserve">(toliau – Nuostatai) </w:t>
      </w:r>
      <w:r w:rsidR="009B342C" w:rsidRPr="00A17024">
        <w:t xml:space="preserve">reglamentuoja Anykščių </w:t>
      </w:r>
      <w:r w:rsidR="00850912" w:rsidRPr="00A17024">
        <w:t>k</w:t>
      </w:r>
      <w:r w:rsidR="009B342C" w:rsidRPr="00A17024">
        <w:t>ūno kultūros ir sporto centro (toliau – Centras) teisinę formą, priklausomybę, savininką, savininko teises ir pareigas įgyvendinanči</w:t>
      </w:r>
      <w:r w:rsidR="008F2342" w:rsidRPr="00A17024">
        <w:t>os</w:t>
      </w:r>
      <w:r w:rsidR="009B342C" w:rsidRPr="00A17024">
        <w:t xml:space="preserve"> institucij</w:t>
      </w:r>
      <w:r w:rsidR="008F2342" w:rsidRPr="00A17024">
        <w:t>os kompetenciją</w:t>
      </w:r>
      <w:r w:rsidR="009B342C" w:rsidRPr="00A17024">
        <w:t>,</w:t>
      </w:r>
      <w:r w:rsidR="003A4589" w:rsidRPr="00A17024">
        <w:t xml:space="preserve"> veiklos sritį,</w:t>
      </w:r>
      <w:r w:rsidR="009B342C" w:rsidRPr="00A17024">
        <w:t xml:space="preserve"> rūšis, tikslą, </w:t>
      </w:r>
      <w:r w:rsidR="00291446" w:rsidRPr="00A17024">
        <w:t xml:space="preserve">uždavinius, </w:t>
      </w:r>
      <w:r w:rsidR="009B342C" w:rsidRPr="00A17024">
        <w:t>funkcijas, teises ir pareigas,</w:t>
      </w:r>
      <w:r w:rsidR="009B342C" w:rsidRPr="00A17024">
        <w:rPr>
          <w:color w:val="0070C0"/>
        </w:rPr>
        <w:t xml:space="preserve"> </w:t>
      </w:r>
      <w:r w:rsidR="008F2342" w:rsidRPr="00A17024">
        <w:t xml:space="preserve">veiklos </w:t>
      </w:r>
      <w:r w:rsidR="009B342C" w:rsidRPr="00A17024">
        <w:t>organizavimą ir valdymą,</w:t>
      </w:r>
      <w:r w:rsidR="009B342C" w:rsidRPr="00A17024">
        <w:rPr>
          <w:color w:val="0070C0"/>
        </w:rPr>
        <w:t xml:space="preserve"> </w:t>
      </w:r>
      <w:r w:rsidR="009B342C" w:rsidRPr="00A17024">
        <w:t>darb</w:t>
      </w:r>
      <w:r w:rsidR="008F2342" w:rsidRPr="00A17024">
        <w:t xml:space="preserve">o santykius, kvalifikacijos tobulinimą, </w:t>
      </w:r>
      <w:r w:rsidR="003A4589" w:rsidRPr="00A17024">
        <w:t xml:space="preserve">direktoriaus skyrimo ir atleidimo tvarką, </w:t>
      </w:r>
      <w:r w:rsidR="008F2342" w:rsidRPr="00A17024">
        <w:rPr>
          <w:rStyle w:val="Grietas"/>
          <w:b w:val="0"/>
        </w:rPr>
        <w:t>lėšų šaltinius ir jų naudojimo tvarką</w:t>
      </w:r>
      <w:r w:rsidR="009B342C" w:rsidRPr="00A17024">
        <w:t>, finansinės veiklos kontrolę ir vei</w:t>
      </w:r>
      <w:r w:rsidR="00D07F2D" w:rsidRPr="00A17024">
        <w:t>klos priežiūrą</w:t>
      </w:r>
      <w:r w:rsidR="005F3833" w:rsidRPr="00A17024">
        <w:t>.</w:t>
      </w:r>
    </w:p>
    <w:p w14:paraId="35A31FE7" w14:textId="77777777" w:rsidR="00C910A8" w:rsidRPr="00A17024" w:rsidRDefault="009B342C" w:rsidP="00A17024">
      <w:pPr>
        <w:spacing w:line="360" w:lineRule="auto"/>
        <w:ind w:firstLine="720"/>
        <w:jc w:val="both"/>
        <w:rPr>
          <w:highlight w:val="yellow"/>
        </w:rPr>
      </w:pPr>
      <w:r w:rsidRPr="00A17024">
        <w:t>2.  Įstaigos pavadinimas –</w:t>
      </w:r>
      <w:r w:rsidR="00D70E2B" w:rsidRPr="00A17024">
        <w:t xml:space="preserve"> </w:t>
      </w:r>
      <w:r w:rsidRPr="00A17024">
        <w:t xml:space="preserve">Anykščių </w:t>
      </w:r>
      <w:r w:rsidR="00850912" w:rsidRPr="00A17024">
        <w:t>k</w:t>
      </w:r>
      <w:r w:rsidRPr="00A17024">
        <w:t>ūno kultūros ir sporto centras</w:t>
      </w:r>
      <w:r w:rsidR="00330326" w:rsidRPr="00A17024">
        <w:t xml:space="preserve">, </w:t>
      </w:r>
      <w:r w:rsidRPr="00A17024">
        <w:t>trump</w:t>
      </w:r>
      <w:r w:rsidR="00330326" w:rsidRPr="00A17024">
        <w:t>asis</w:t>
      </w:r>
      <w:r w:rsidRPr="00A17024">
        <w:t xml:space="preserve"> pavadinimas –  </w:t>
      </w:r>
      <w:r w:rsidR="00D5352D" w:rsidRPr="00A17024">
        <w:t>Anykščių kūno kultūros ir sporto centras.</w:t>
      </w:r>
    </w:p>
    <w:p w14:paraId="4E0BAF5E" w14:textId="77777777" w:rsidR="00C910A8" w:rsidRPr="00A17024" w:rsidRDefault="00330326" w:rsidP="00A17024">
      <w:pPr>
        <w:spacing w:line="360" w:lineRule="auto"/>
        <w:ind w:firstLine="720"/>
        <w:jc w:val="both"/>
      </w:pPr>
      <w:r w:rsidRPr="00A17024">
        <w:t>3</w:t>
      </w:r>
      <w:r w:rsidR="009B342C" w:rsidRPr="00A17024">
        <w:t xml:space="preserve">. Centro teisinė forma – biudžetinė įstaiga, turinti viešojo juridinio asmens statusą (identifikavimo kodas –190049838). </w:t>
      </w:r>
    </w:p>
    <w:p w14:paraId="315389CF" w14:textId="77777777" w:rsidR="00C910A8" w:rsidRPr="00A17024" w:rsidRDefault="00330326" w:rsidP="00A17024">
      <w:pPr>
        <w:spacing w:line="360" w:lineRule="auto"/>
        <w:ind w:firstLine="720"/>
        <w:jc w:val="both"/>
        <w:rPr>
          <w:color w:val="333333"/>
          <w:shd w:val="clear" w:color="auto" w:fill="FFFFFF"/>
        </w:rPr>
      </w:pPr>
      <w:r w:rsidRPr="00A17024">
        <w:t xml:space="preserve">4. Centro buveinė – </w:t>
      </w:r>
      <w:proofErr w:type="spellStart"/>
      <w:r w:rsidR="004D343D" w:rsidRPr="00A17024">
        <w:rPr>
          <w:color w:val="333333"/>
          <w:shd w:val="clear" w:color="auto" w:fill="FFFFFF"/>
        </w:rPr>
        <w:t>Liudiškių</w:t>
      </w:r>
      <w:proofErr w:type="spellEnd"/>
      <w:r w:rsidR="004D343D" w:rsidRPr="00A17024">
        <w:rPr>
          <w:color w:val="333333"/>
          <w:shd w:val="clear" w:color="auto" w:fill="FFFFFF"/>
        </w:rPr>
        <w:t xml:space="preserve"> g. 18, 29130 Anykščiai.</w:t>
      </w:r>
    </w:p>
    <w:p w14:paraId="6CDA89D0" w14:textId="77777777" w:rsidR="00C910A8" w:rsidRPr="00A17024" w:rsidRDefault="00330326" w:rsidP="00A17024">
      <w:pPr>
        <w:spacing w:line="360" w:lineRule="auto"/>
        <w:ind w:firstLine="720"/>
        <w:jc w:val="both"/>
      </w:pPr>
      <w:r w:rsidRPr="00A17024">
        <w:t xml:space="preserve">5. Centro savininkas – Anykščių rajono savivaldybė (toliau – Savivaldybė), identifikavimo kodas – 111100241, adresas – J. Biliūno g. 23, 29111 Anykščiai). </w:t>
      </w:r>
    </w:p>
    <w:p w14:paraId="16E5D292" w14:textId="77777777" w:rsidR="00C910A8" w:rsidRPr="00A17024" w:rsidRDefault="00330326" w:rsidP="00A17024">
      <w:pPr>
        <w:spacing w:line="360" w:lineRule="auto"/>
        <w:ind w:firstLine="720"/>
        <w:jc w:val="both"/>
        <w:rPr>
          <w:color w:val="000000"/>
          <w:shd w:val="clear" w:color="auto" w:fill="FFFFFF"/>
        </w:rPr>
      </w:pPr>
      <w:r w:rsidRPr="00A17024">
        <w:t xml:space="preserve">6. Centro savininko teises ir pareigas </w:t>
      </w:r>
      <w:r w:rsidR="007A49F6" w:rsidRPr="00A17024">
        <w:rPr>
          <w:color w:val="000000"/>
          <w:shd w:val="clear" w:color="auto" w:fill="FFFFFF"/>
        </w:rPr>
        <w:t xml:space="preserve">įgyvendina Savivaldybės meras, išskyrus tas savininko teises ir pareigas, kurios yra priskirtos išimtinei ir paprastajai savivaldybės tarybos kompetencijai (jeigu paprastosios savivaldybės tarybos kompetencijos įgyvendinimo savivaldybės taryba nėra perdavusi savivaldybės merui). </w:t>
      </w:r>
      <w:bookmarkStart w:id="2" w:name="_Hlk162439587"/>
    </w:p>
    <w:p w14:paraId="09CBF4FF" w14:textId="77777777" w:rsidR="00C910A8" w:rsidRPr="00A17024" w:rsidRDefault="007A49F6" w:rsidP="00A17024">
      <w:pPr>
        <w:spacing w:line="360" w:lineRule="auto"/>
        <w:ind w:firstLine="720"/>
        <w:jc w:val="both"/>
        <w:rPr>
          <w:color w:val="000000"/>
          <w:shd w:val="clear" w:color="auto" w:fill="FFFFFF"/>
        </w:rPr>
      </w:pPr>
      <w:r w:rsidRPr="00A17024">
        <w:rPr>
          <w:color w:val="000000"/>
          <w:shd w:val="clear" w:color="auto" w:fill="FFFFFF"/>
        </w:rPr>
        <w:t>7. Savivaldybės mero kompetencija:</w:t>
      </w:r>
    </w:p>
    <w:p w14:paraId="708298D3" w14:textId="77777777" w:rsidR="00C910A8" w:rsidRPr="00A17024" w:rsidRDefault="007A49F6" w:rsidP="00A17024">
      <w:pPr>
        <w:spacing w:line="360" w:lineRule="auto"/>
        <w:ind w:firstLine="720"/>
        <w:jc w:val="both"/>
      </w:pPr>
      <w:r w:rsidRPr="00A17024">
        <w:t xml:space="preserve">7.1. teikia Savivaldybės tarybai tvirtinti </w:t>
      </w:r>
      <w:r w:rsidR="00243142" w:rsidRPr="00A17024">
        <w:t>N</w:t>
      </w:r>
      <w:r w:rsidRPr="00A17024">
        <w:t>uostatus;</w:t>
      </w:r>
    </w:p>
    <w:p w14:paraId="5D2DCDB6" w14:textId="77777777" w:rsidR="00C910A8" w:rsidRPr="00A17024" w:rsidRDefault="007A49F6" w:rsidP="00A17024">
      <w:pPr>
        <w:spacing w:line="360" w:lineRule="auto"/>
        <w:ind w:firstLine="720"/>
        <w:jc w:val="both"/>
      </w:pPr>
      <w:r w:rsidRPr="00A17024">
        <w:t>7.</w:t>
      </w:r>
      <w:r w:rsidR="008E6643" w:rsidRPr="00A17024">
        <w:t>2</w:t>
      </w:r>
      <w:r w:rsidRPr="00A17024">
        <w:t>. priima į pareigas ir atleidžia iš jų Centro direktorių; įgyvendina kitas funkcijas, susijusias</w:t>
      </w:r>
      <w:r w:rsidR="00C910A8" w:rsidRPr="00A17024">
        <w:t xml:space="preserve"> </w:t>
      </w:r>
      <w:r w:rsidRPr="00A17024">
        <w:t>su Centro direktoriaus darbo santykiais, Lietuvos Respublikos darbo kodekso ir kitų teisės aktų nustatyta tvarka;</w:t>
      </w:r>
    </w:p>
    <w:p w14:paraId="741900A8" w14:textId="78E9D46B" w:rsidR="00A17024" w:rsidRPr="00A17024" w:rsidRDefault="007A49F6" w:rsidP="00A17024">
      <w:pPr>
        <w:tabs>
          <w:tab w:val="left" w:pos="567"/>
          <w:tab w:val="left" w:pos="851"/>
          <w:tab w:val="left" w:pos="993"/>
        </w:tabs>
        <w:spacing w:line="360" w:lineRule="auto"/>
        <w:ind w:firstLine="720"/>
        <w:contextualSpacing/>
        <w:jc w:val="both"/>
      </w:pPr>
      <w:r w:rsidRPr="00A17024">
        <w:t>7.</w:t>
      </w:r>
      <w:r w:rsidR="00A225CC" w:rsidRPr="00A17024">
        <w:t>3</w:t>
      </w:r>
      <w:r w:rsidRPr="00A17024">
        <w:t xml:space="preserve">. </w:t>
      </w:r>
      <w:r w:rsidRPr="00A17024">
        <w:rPr>
          <w:color w:val="000000"/>
        </w:rPr>
        <w:t xml:space="preserve">sprendžia kitus Lietuvos Respublikos biudžetinių įstaigų įstatyme, </w:t>
      </w:r>
      <w:r w:rsidR="00243142" w:rsidRPr="00A17024">
        <w:rPr>
          <w:color w:val="000000"/>
        </w:rPr>
        <w:t>N</w:t>
      </w:r>
      <w:r w:rsidRPr="00A17024">
        <w:rPr>
          <w:color w:val="000000"/>
        </w:rPr>
        <w:t>uostatuose jo kompetencijai priskirtus klausimus.</w:t>
      </w:r>
    </w:p>
    <w:p w14:paraId="4139B115" w14:textId="1BE32541" w:rsidR="007A49F6" w:rsidRPr="00A17024" w:rsidRDefault="007A49F6" w:rsidP="00A17024">
      <w:pPr>
        <w:tabs>
          <w:tab w:val="left" w:pos="567"/>
          <w:tab w:val="left" w:pos="851"/>
          <w:tab w:val="left" w:pos="993"/>
        </w:tabs>
        <w:spacing w:line="360" w:lineRule="auto"/>
        <w:ind w:firstLine="720"/>
        <w:contextualSpacing/>
        <w:jc w:val="both"/>
        <w:rPr>
          <w:color w:val="000000"/>
        </w:rPr>
      </w:pPr>
      <w:r w:rsidRPr="00A17024">
        <w:t>8. Savivaldybės tarybos kompetencija:</w:t>
      </w:r>
    </w:p>
    <w:p w14:paraId="5D4B5708" w14:textId="00A8C81B" w:rsidR="007A49F6" w:rsidRPr="00A17024" w:rsidRDefault="007A49F6" w:rsidP="00A17024">
      <w:pPr>
        <w:tabs>
          <w:tab w:val="left" w:pos="567"/>
          <w:tab w:val="left" w:pos="851"/>
          <w:tab w:val="left" w:pos="993"/>
        </w:tabs>
        <w:spacing w:line="360" w:lineRule="auto"/>
        <w:ind w:firstLine="720"/>
        <w:contextualSpacing/>
        <w:jc w:val="both"/>
        <w:rPr>
          <w:rStyle w:val="fontstyle01"/>
        </w:rPr>
      </w:pPr>
      <w:r w:rsidRPr="00A17024">
        <w:t xml:space="preserve">8.1. tvirtina </w:t>
      </w:r>
      <w:r w:rsidRPr="00A17024">
        <w:rPr>
          <w:rStyle w:val="fontstyle01"/>
        </w:rPr>
        <w:t>Nuostatus;</w:t>
      </w:r>
    </w:p>
    <w:p w14:paraId="2E56B708" w14:textId="43415DE0" w:rsidR="007A49F6" w:rsidRPr="00A17024" w:rsidRDefault="007A49F6" w:rsidP="00A17024">
      <w:pPr>
        <w:tabs>
          <w:tab w:val="left" w:pos="567"/>
          <w:tab w:val="left" w:pos="851"/>
          <w:tab w:val="left" w:pos="993"/>
        </w:tabs>
        <w:spacing w:line="360" w:lineRule="auto"/>
        <w:ind w:firstLine="720"/>
        <w:contextualSpacing/>
        <w:jc w:val="both"/>
        <w:rPr>
          <w:rStyle w:val="fontstyle01"/>
        </w:rPr>
      </w:pPr>
      <w:r w:rsidRPr="00A17024">
        <w:rPr>
          <w:rStyle w:val="fontstyle01"/>
        </w:rPr>
        <w:t xml:space="preserve">8.2. priima sprendimą dėl </w:t>
      </w:r>
      <w:r w:rsidR="00A225CC" w:rsidRPr="00A17024">
        <w:rPr>
          <w:rStyle w:val="fontstyle01"/>
        </w:rPr>
        <w:t>Centro</w:t>
      </w:r>
      <w:r w:rsidRPr="00A17024">
        <w:rPr>
          <w:rStyle w:val="fontstyle01"/>
        </w:rPr>
        <w:t xml:space="preserve"> buveinės </w:t>
      </w:r>
      <w:r w:rsidR="00A225CC" w:rsidRPr="00A17024">
        <w:rPr>
          <w:rStyle w:val="fontstyle01"/>
        </w:rPr>
        <w:t>pa</w:t>
      </w:r>
      <w:r w:rsidRPr="00A17024">
        <w:rPr>
          <w:rStyle w:val="fontstyle01"/>
        </w:rPr>
        <w:t>keitimo;</w:t>
      </w:r>
    </w:p>
    <w:p w14:paraId="4FB881AD" w14:textId="52A3AA15" w:rsidR="007A49F6" w:rsidRPr="00A17024" w:rsidRDefault="007A49F6" w:rsidP="00A17024">
      <w:pPr>
        <w:tabs>
          <w:tab w:val="left" w:pos="567"/>
          <w:tab w:val="left" w:pos="851"/>
          <w:tab w:val="left" w:pos="993"/>
        </w:tabs>
        <w:spacing w:line="360" w:lineRule="auto"/>
        <w:ind w:firstLine="720"/>
        <w:contextualSpacing/>
        <w:jc w:val="both"/>
        <w:rPr>
          <w:color w:val="000000"/>
        </w:rPr>
      </w:pPr>
      <w:r w:rsidRPr="00A17024">
        <w:rPr>
          <w:color w:val="000000"/>
        </w:rPr>
        <w:t xml:space="preserve">8.3. priima sprendimą dėl </w:t>
      </w:r>
      <w:r w:rsidR="00A225CC" w:rsidRPr="00A17024">
        <w:rPr>
          <w:color w:val="000000"/>
        </w:rPr>
        <w:t>Centro</w:t>
      </w:r>
      <w:r w:rsidRPr="00A17024">
        <w:rPr>
          <w:color w:val="000000"/>
        </w:rPr>
        <w:t xml:space="preserve"> pertvarkymo, reorganizavimo ar likvidavimo;</w:t>
      </w:r>
    </w:p>
    <w:p w14:paraId="7453A688" w14:textId="5D0467AD" w:rsidR="007A49F6" w:rsidRPr="00A17024" w:rsidRDefault="007A49F6" w:rsidP="00A17024">
      <w:pPr>
        <w:tabs>
          <w:tab w:val="left" w:pos="567"/>
          <w:tab w:val="left" w:pos="851"/>
          <w:tab w:val="left" w:pos="993"/>
        </w:tabs>
        <w:spacing w:line="360" w:lineRule="auto"/>
        <w:ind w:firstLine="720"/>
        <w:contextualSpacing/>
        <w:jc w:val="both"/>
        <w:rPr>
          <w:color w:val="000000"/>
        </w:rPr>
      </w:pPr>
      <w:r w:rsidRPr="00A17024">
        <w:rPr>
          <w:color w:val="000000"/>
        </w:rPr>
        <w:lastRenderedPageBreak/>
        <w:t xml:space="preserve">8.4. priima sprendimą dėl </w:t>
      </w:r>
      <w:r w:rsidR="00A225CC" w:rsidRPr="00A17024">
        <w:rPr>
          <w:color w:val="000000"/>
        </w:rPr>
        <w:t>Centro</w:t>
      </w:r>
      <w:r w:rsidRPr="00A17024">
        <w:rPr>
          <w:color w:val="000000"/>
        </w:rPr>
        <w:t xml:space="preserve"> filialo steigimo ir jo veiklos nutraukimo;</w:t>
      </w:r>
    </w:p>
    <w:p w14:paraId="4828A3B2" w14:textId="5FFAC6BD" w:rsidR="007A49F6" w:rsidRPr="00A17024" w:rsidRDefault="007A49F6" w:rsidP="00A17024">
      <w:pPr>
        <w:tabs>
          <w:tab w:val="left" w:pos="567"/>
          <w:tab w:val="left" w:pos="851"/>
          <w:tab w:val="left" w:pos="993"/>
        </w:tabs>
        <w:spacing w:line="360" w:lineRule="auto"/>
        <w:ind w:firstLine="720"/>
        <w:contextualSpacing/>
        <w:jc w:val="both"/>
      </w:pPr>
      <w:r w:rsidRPr="00A17024">
        <w:t>8.5. skiria ir atleidžia likvidatorių arba sudaro likvidacinę komisiją ir nutraukia jos</w:t>
      </w:r>
      <w:r w:rsidRPr="00A17024">
        <w:rPr>
          <w:color w:val="000000"/>
        </w:rPr>
        <w:t xml:space="preserve"> </w:t>
      </w:r>
      <w:r w:rsidRPr="00A17024">
        <w:t>įgaliojimus;</w:t>
      </w:r>
    </w:p>
    <w:p w14:paraId="5A1CB9E8" w14:textId="53090BA2" w:rsidR="00C910A8" w:rsidRPr="00A17024" w:rsidRDefault="007A49F6" w:rsidP="00A17024">
      <w:pPr>
        <w:tabs>
          <w:tab w:val="left" w:pos="567"/>
          <w:tab w:val="left" w:pos="851"/>
          <w:tab w:val="left" w:pos="993"/>
        </w:tabs>
        <w:spacing w:line="360" w:lineRule="auto"/>
        <w:ind w:firstLine="720"/>
        <w:contextualSpacing/>
        <w:jc w:val="both"/>
        <w:rPr>
          <w:color w:val="000000"/>
        </w:rPr>
      </w:pPr>
      <w:r w:rsidRPr="00A17024">
        <w:rPr>
          <w:color w:val="000000"/>
        </w:rPr>
        <w:t xml:space="preserve">8.6. sprendžia kitus Lietuvos Respublikos biudžetinių įstaigų įstatyme, kituose įstatymuose ir </w:t>
      </w:r>
      <w:r w:rsidR="004A7553" w:rsidRPr="00A17024">
        <w:rPr>
          <w:color w:val="000000"/>
        </w:rPr>
        <w:t>N</w:t>
      </w:r>
      <w:r w:rsidRPr="00A17024">
        <w:rPr>
          <w:color w:val="000000"/>
        </w:rPr>
        <w:t>uostatuose jos kompetencijai priskirtus klausimus.</w:t>
      </w:r>
      <w:bookmarkEnd w:id="2"/>
    </w:p>
    <w:p w14:paraId="1B14D5BF" w14:textId="0E7A1C87" w:rsidR="00C910A8" w:rsidRPr="00A17024" w:rsidRDefault="00A225CC" w:rsidP="00A17024">
      <w:pPr>
        <w:tabs>
          <w:tab w:val="left" w:pos="567"/>
          <w:tab w:val="left" w:pos="851"/>
          <w:tab w:val="left" w:pos="993"/>
        </w:tabs>
        <w:spacing w:line="360" w:lineRule="auto"/>
        <w:ind w:firstLine="720"/>
        <w:contextualSpacing/>
        <w:jc w:val="both"/>
      </w:pPr>
      <w:r w:rsidRPr="00A17024">
        <w:t xml:space="preserve">9. </w:t>
      </w:r>
      <w:r w:rsidR="00CF4E6C" w:rsidRPr="00A17024">
        <w:t>Centro</w:t>
      </w:r>
      <w:r w:rsidR="000E7C87" w:rsidRPr="00A17024">
        <w:t xml:space="preserve"> pagrindinė paskirtis – kitas švietimo teikėjas neformaliajam vaikų švietimui, kita paskirtis – kitas švietimo teikėjas suaugusiųjų ugdymui. </w:t>
      </w:r>
      <w:r w:rsidR="009B342C" w:rsidRPr="00A17024">
        <w:t xml:space="preserve">Centras teikia viešąsias sporto, poilsio ir pramogų organizavimo paslaugas gyventojams, </w:t>
      </w:r>
      <w:r w:rsidR="003F7324" w:rsidRPr="00A17024">
        <w:t xml:space="preserve">vykdo </w:t>
      </w:r>
      <w:r w:rsidR="009B342C" w:rsidRPr="00A17024">
        <w:t xml:space="preserve">neformalųjį </w:t>
      </w:r>
      <w:r w:rsidR="00A9223F" w:rsidRPr="00A17024">
        <w:t xml:space="preserve">vaikų ir suaugusiųjų </w:t>
      </w:r>
      <w:r w:rsidR="009B342C" w:rsidRPr="00A17024">
        <w:t>švietimą.</w:t>
      </w:r>
    </w:p>
    <w:p w14:paraId="0958B969" w14:textId="438F5FA0" w:rsidR="00C910A8" w:rsidRPr="00A17024" w:rsidRDefault="00C910A8" w:rsidP="00A17024">
      <w:pPr>
        <w:tabs>
          <w:tab w:val="left" w:pos="567"/>
          <w:tab w:val="left" w:pos="851"/>
          <w:tab w:val="left" w:pos="993"/>
        </w:tabs>
        <w:spacing w:line="360" w:lineRule="auto"/>
        <w:ind w:firstLine="720"/>
        <w:contextualSpacing/>
        <w:jc w:val="both"/>
      </w:pPr>
      <w:r w:rsidRPr="00A17024">
        <w:t>10</w:t>
      </w:r>
      <w:r w:rsidR="006149BE" w:rsidRPr="00A17024">
        <w:t xml:space="preserve">. Centras yra ribotos civilinės atsakomybės, įstatymų nustatyta tvarka įsteigtas viešasis juridinis asmuo, turintis antspaudą su valstybės herbu ir savo pavadinimu, atsiskaitomąją ir kitas sąskaitas Lietuvos Respublikos įregistruotuose bankuose, atributiką. </w:t>
      </w:r>
    </w:p>
    <w:p w14:paraId="2BCDAD63" w14:textId="331224FE" w:rsidR="002D1572" w:rsidRPr="00A17024" w:rsidRDefault="00C910A8" w:rsidP="00A17024">
      <w:pPr>
        <w:tabs>
          <w:tab w:val="left" w:pos="567"/>
          <w:tab w:val="left" w:pos="851"/>
          <w:tab w:val="left" w:pos="993"/>
        </w:tabs>
        <w:spacing w:line="360" w:lineRule="auto"/>
        <w:ind w:firstLine="720"/>
        <w:contextualSpacing/>
        <w:jc w:val="both"/>
      </w:pPr>
      <w:r w:rsidRPr="00A17024">
        <w:t>11</w:t>
      </w:r>
      <w:r w:rsidR="006149BE" w:rsidRPr="00A17024">
        <w:t xml:space="preserve">. Centras savo veikloje vadovaujasi Lietuvos Respublikos Konstitucija, </w:t>
      </w:r>
      <w:r w:rsidR="005721D9" w:rsidRPr="00A17024">
        <w:t xml:space="preserve">Lietuvos Respublikos Vyriausybės nutarimais, </w:t>
      </w:r>
      <w:r w:rsidR="006149BE" w:rsidRPr="00A17024">
        <w:t>Lietuvos Respublikos</w:t>
      </w:r>
      <w:r w:rsidRPr="00A17024">
        <w:t xml:space="preserve"> sporto įstatymu ir kitais</w:t>
      </w:r>
      <w:r w:rsidR="006149BE" w:rsidRPr="00A17024">
        <w:t xml:space="preserve"> įstatymais, </w:t>
      </w:r>
      <w:r w:rsidR="005721D9" w:rsidRPr="00A17024">
        <w:t>Lietuvos Respublikos šv</w:t>
      </w:r>
      <w:r w:rsidR="00052269" w:rsidRPr="00A17024">
        <w:t>ie</w:t>
      </w:r>
      <w:r w:rsidR="005721D9" w:rsidRPr="00A17024">
        <w:t xml:space="preserve">timo, mokslo ir sporto ministro įsakymais, </w:t>
      </w:r>
      <w:r w:rsidR="006149BE" w:rsidRPr="00A17024">
        <w:t xml:space="preserve">kitais teisės aktais ir šiais </w:t>
      </w:r>
      <w:r w:rsidRPr="00A17024">
        <w:t>N</w:t>
      </w:r>
      <w:r w:rsidR="006149BE" w:rsidRPr="00A17024">
        <w:t>uostatais.</w:t>
      </w:r>
    </w:p>
    <w:p w14:paraId="0C818A4E" w14:textId="77777777" w:rsidR="008B3F45" w:rsidRPr="00A17024" w:rsidRDefault="006149BE" w:rsidP="006149BE">
      <w:pPr>
        <w:jc w:val="center"/>
        <w:rPr>
          <w:b/>
        </w:rPr>
      </w:pPr>
      <w:r w:rsidRPr="00A17024">
        <w:rPr>
          <w:b/>
        </w:rPr>
        <w:t>II SKYRIUS</w:t>
      </w:r>
    </w:p>
    <w:p w14:paraId="60A395EB" w14:textId="77777777" w:rsidR="006149BE" w:rsidRPr="00A17024" w:rsidRDefault="006149BE" w:rsidP="006149BE">
      <w:pPr>
        <w:jc w:val="center"/>
        <w:rPr>
          <w:b/>
        </w:rPr>
      </w:pPr>
      <w:r w:rsidRPr="00A17024">
        <w:rPr>
          <w:b/>
        </w:rPr>
        <w:t>CENTRO VEIKLOS TIKSLA</w:t>
      </w:r>
      <w:r w:rsidR="0035637B" w:rsidRPr="00A17024">
        <w:rPr>
          <w:b/>
        </w:rPr>
        <w:t>S</w:t>
      </w:r>
      <w:r w:rsidR="007F1575" w:rsidRPr="00A17024">
        <w:rPr>
          <w:b/>
        </w:rPr>
        <w:t>,</w:t>
      </w:r>
      <w:r w:rsidRPr="00A17024">
        <w:rPr>
          <w:b/>
        </w:rPr>
        <w:t xml:space="preserve"> VEIKLOS SRIT</w:t>
      </w:r>
      <w:r w:rsidR="007F1575" w:rsidRPr="00A17024">
        <w:rPr>
          <w:b/>
        </w:rPr>
        <w:t>IS</w:t>
      </w:r>
      <w:r w:rsidRPr="00A17024">
        <w:rPr>
          <w:b/>
        </w:rPr>
        <w:t xml:space="preserve"> IR RŪŠ</w:t>
      </w:r>
      <w:r w:rsidR="0076113F" w:rsidRPr="00A17024">
        <w:rPr>
          <w:b/>
        </w:rPr>
        <w:t>Y</w:t>
      </w:r>
      <w:r w:rsidRPr="00A17024">
        <w:rPr>
          <w:b/>
        </w:rPr>
        <w:t>S</w:t>
      </w:r>
      <w:r w:rsidR="007F1575" w:rsidRPr="00A17024">
        <w:rPr>
          <w:b/>
        </w:rPr>
        <w:t>, FUNKCIJOS</w:t>
      </w:r>
    </w:p>
    <w:p w14:paraId="7EBB526D" w14:textId="77777777" w:rsidR="0035637B" w:rsidRPr="00A17024" w:rsidRDefault="0035637B" w:rsidP="006149BE">
      <w:pPr>
        <w:jc w:val="center"/>
        <w:rPr>
          <w:b/>
        </w:rPr>
      </w:pPr>
    </w:p>
    <w:p w14:paraId="73561BAD" w14:textId="11EA83DA" w:rsidR="00C910A8" w:rsidRPr="00A17024" w:rsidRDefault="0035637B" w:rsidP="00A17024">
      <w:pPr>
        <w:tabs>
          <w:tab w:val="left" w:pos="709"/>
          <w:tab w:val="left" w:pos="851"/>
        </w:tabs>
        <w:spacing w:line="360" w:lineRule="auto"/>
        <w:ind w:firstLine="720"/>
        <w:jc w:val="both"/>
      </w:pPr>
      <w:r w:rsidRPr="00A17024">
        <w:t>1</w:t>
      </w:r>
      <w:r w:rsidR="00C910A8" w:rsidRPr="00A17024">
        <w:t>2</w:t>
      </w:r>
      <w:r w:rsidRPr="00A17024">
        <w:t xml:space="preserve">. Centro </w:t>
      </w:r>
      <w:r w:rsidR="00F72BE0" w:rsidRPr="00A17024">
        <w:t xml:space="preserve">veiklos </w:t>
      </w:r>
      <w:r w:rsidRPr="00A17024">
        <w:t>tikslas –</w:t>
      </w:r>
      <w:r w:rsidR="00F84E4B" w:rsidRPr="00A17024">
        <w:t xml:space="preserve"> </w:t>
      </w:r>
      <w:r w:rsidR="00AE7287" w:rsidRPr="00A17024">
        <w:t>įgyvendinti bendrą savivaldybės sporto plėtros politiką, sveikos gyvensenos programas, per sportą skatinti vaikų ir jaunimo, suaugusiųjų ir neįgaliųjų užimtumą ir saviraišką</w:t>
      </w:r>
      <w:r w:rsidR="006140C8" w:rsidRPr="00A17024">
        <w:t>,</w:t>
      </w:r>
      <w:r w:rsidR="00AE7287" w:rsidRPr="00A17024">
        <w:t xml:space="preserve"> </w:t>
      </w:r>
      <w:r w:rsidR="00E53C03" w:rsidRPr="00A17024">
        <w:t xml:space="preserve">ieškoti </w:t>
      </w:r>
      <w:r w:rsidRPr="00A17024">
        <w:t>talentingų sportininkų</w:t>
      </w:r>
      <w:r w:rsidR="0075798F" w:rsidRPr="00A17024">
        <w:t xml:space="preserve">, </w:t>
      </w:r>
      <w:r w:rsidRPr="00A17024">
        <w:t>rengti juos tinkamai atstovauti</w:t>
      </w:r>
      <w:r w:rsidR="00310BDB" w:rsidRPr="00A17024">
        <w:t xml:space="preserve"> Centrui,</w:t>
      </w:r>
      <w:r w:rsidRPr="00A17024">
        <w:t xml:space="preserve"> </w:t>
      </w:r>
      <w:r w:rsidR="00703D6D" w:rsidRPr="00A17024">
        <w:t xml:space="preserve">Anykščių </w:t>
      </w:r>
      <w:r w:rsidR="00AE7287" w:rsidRPr="00A17024">
        <w:t xml:space="preserve">rajono </w:t>
      </w:r>
      <w:r w:rsidR="005F3833" w:rsidRPr="00A17024">
        <w:t>savivaldybei</w:t>
      </w:r>
      <w:r w:rsidRPr="00A17024">
        <w:t xml:space="preserve"> </w:t>
      </w:r>
      <w:r w:rsidR="00703D6D" w:rsidRPr="00A17024">
        <w:t>respublikiniuose ir tarptautiniuose</w:t>
      </w:r>
      <w:r w:rsidR="006140C8" w:rsidRPr="00A17024">
        <w:t xml:space="preserve"> sporto</w:t>
      </w:r>
      <w:r w:rsidR="00703D6D" w:rsidRPr="00A17024">
        <w:t xml:space="preserve"> renginiuose</w:t>
      </w:r>
      <w:r w:rsidR="00A149EF" w:rsidRPr="00A17024">
        <w:t>.</w:t>
      </w:r>
    </w:p>
    <w:p w14:paraId="4970B442" w14:textId="27244C75" w:rsidR="00C910A8" w:rsidRPr="00A17024" w:rsidRDefault="000457FB" w:rsidP="00A17024">
      <w:pPr>
        <w:tabs>
          <w:tab w:val="left" w:pos="709"/>
          <w:tab w:val="left" w:pos="851"/>
        </w:tabs>
        <w:spacing w:line="360" w:lineRule="auto"/>
        <w:ind w:firstLine="720"/>
        <w:jc w:val="both"/>
      </w:pPr>
      <w:r w:rsidRPr="00A17024">
        <w:t>1</w:t>
      </w:r>
      <w:r w:rsidR="00C910A8" w:rsidRPr="00A17024">
        <w:t>3</w:t>
      </w:r>
      <w:r w:rsidRPr="00A17024">
        <w:t xml:space="preserve">. </w:t>
      </w:r>
      <w:r w:rsidR="00F526F6" w:rsidRPr="00A17024">
        <w:t>Centro uždaviniai:</w:t>
      </w:r>
    </w:p>
    <w:p w14:paraId="03C01DEC" w14:textId="2EDEBA99" w:rsidR="00C910A8" w:rsidRPr="00A17024" w:rsidRDefault="000457FB" w:rsidP="00A17024">
      <w:pPr>
        <w:tabs>
          <w:tab w:val="left" w:pos="709"/>
          <w:tab w:val="left" w:pos="851"/>
        </w:tabs>
        <w:spacing w:line="360" w:lineRule="auto"/>
        <w:ind w:firstLine="720"/>
        <w:jc w:val="both"/>
      </w:pPr>
      <w:r w:rsidRPr="00A17024">
        <w:t>1</w:t>
      </w:r>
      <w:r w:rsidR="00C910A8" w:rsidRPr="00A17024">
        <w:t>3</w:t>
      </w:r>
      <w:r w:rsidRPr="00A17024">
        <w:t>.</w:t>
      </w:r>
      <w:r w:rsidR="0075798F" w:rsidRPr="00A17024">
        <w:t>1</w:t>
      </w:r>
      <w:r w:rsidRPr="00A17024">
        <w:t>. sporto priemonėmis padėti ugdyti ir lavinti sveiką asmenybę;</w:t>
      </w:r>
    </w:p>
    <w:p w14:paraId="7C48A752" w14:textId="44E4836E" w:rsidR="00C910A8" w:rsidRPr="00A17024" w:rsidRDefault="000457FB" w:rsidP="00A17024">
      <w:pPr>
        <w:tabs>
          <w:tab w:val="left" w:pos="709"/>
          <w:tab w:val="left" w:pos="851"/>
        </w:tabs>
        <w:spacing w:line="360" w:lineRule="auto"/>
        <w:ind w:firstLine="720"/>
        <w:jc w:val="both"/>
      </w:pPr>
      <w:r w:rsidRPr="00A17024">
        <w:t>1</w:t>
      </w:r>
      <w:r w:rsidR="00C910A8" w:rsidRPr="00A17024">
        <w:t>3</w:t>
      </w:r>
      <w:r w:rsidRPr="00A17024">
        <w:t>.</w:t>
      </w:r>
      <w:r w:rsidR="0075798F" w:rsidRPr="00A17024">
        <w:t>2</w:t>
      </w:r>
      <w:r w:rsidRPr="00A17024">
        <w:t>. aktyvinti kūno kultūros ir sportinės veiklos propagavimą;</w:t>
      </w:r>
    </w:p>
    <w:p w14:paraId="0A47E4A9" w14:textId="576E1356" w:rsidR="00C910A8" w:rsidRPr="00A17024" w:rsidRDefault="002141FF" w:rsidP="00A17024">
      <w:pPr>
        <w:tabs>
          <w:tab w:val="left" w:pos="709"/>
          <w:tab w:val="left" w:pos="851"/>
        </w:tabs>
        <w:spacing w:line="360" w:lineRule="auto"/>
        <w:ind w:firstLine="720"/>
        <w:jc w:val="both"/>
      </w:pPr>
      <w:r w:rsidRPr="00A17024">
        <w:t>1</w:t>
      </w:r>
      <w:r w:rsidR="00C910A8" w:rsidRPr="00A17024">
        <w:t>3</w:t>
      </w:r>
      <w:r w:rsidRPr="00A17024">
        <w:t>.</w:t>
      </w:r>
      <w:r w:rsidR="0075798F" w:rsidRPr="00A17024">
        <w:t>3</w:t>
      </w:r>
      <w:r w:rsidR="000457FB" w:rsidRPr="00A17024">
        <w:t xml:space="preserve">. ieškoti talentingų sportininkų, kurie sportiniais pasiekimais padėtų formuoti gerą </w:t>
      </w:r>
      <w:r w:rsidR="00C55E54" w:rsidRPr="00A17024">
        <w:t>Savivaldybės</w:t>
      </w:r>
      <w:r w:rsidR="000457FB" w:rsidRPr="00A17024">
        <w:t xml:space="preserve"> įvaizdį;</w:t>
      </w:r>
    </w:p>
    <w:p w14:paraId="031BE238" w14:textId="66984D6C" w:rsidR="00C910A8" w:rsidRPr="00A17024" w:rsidRDefault="001B27F3" w:rsidP="00A17024">
      <w:pPr>
        <w:tabs>
          <w:tab w:val="left" w:pos="709"/>
          <w:tab w:val="left" w:pos="851"/>
        </w:tabs>
        <w:spacing w:line="360" w:lineRule="auto"/>
        <w:ind w:firstLine="720"/>
        <w:jc w:val="both"/>
      </w:pPr>
      <w:r w:rsidRPr="00A17024">
        <w:t>1</w:t>
      </w:r>
      <w:r w:rsidR="00C910A8" w:rsidRPr="00A17024">
        <w:t>3</w:t>
      </w:r>
      <w:r w:rsidR="00703D6D" w:rsidRPr="00A17024">
        <w:t>.</w:t>
      </w:r>
      <w:r w:rsidR="0075798F" w:rsidRPr="00A17024">
        <w:t>4</w:t>
      </w:r>
      <w:r w:rsidR="00703D6D" w:rsidRPr="00A17024">
        <w:t xml:space="preserve">. </w:t>
      </w:r>
      <w:r w:rsidR="00F84E4B" w:rsidRPr="00A17024">
        <w:t>taikyti vaikų ir suaugusiųjų poreikius ir gebėjimus atitinkančius</w:t>
      </w:r>
      <w:r w:rsidR="00703D6D" w:rsidRPr="00A17024">
        <w:t xml:space="preserve"> ugdymo (-</w:t>
      </w:r>
      <w:proofErr w:type="spellStart"/>
      <w:r w:rsidR="00703D6D" w:rsidRPr="00A17024">
        <w:t>si</w:t>
      </w:r>
      <w:proofErr w:type="spellEnd"/>
      <w:r w:rsidR="00703D6D" w:rsidRPr="00A17024">
        <w:t>) metodus ir būdus;</w:t>
      </w:r>
    </w:p>
    <w:p w14:paraId="5FC22202" w14:textId="37CF2883" w:rsidR="00C910A8" w:rsidRPr="00A17024" w:rsidRDefault="0075798F" w:rsidP="00A17024">
      <w:pPr>
        <w:tabs>
          <w:tab w:val="left" w:pos="709"/>
          <w:tab w:val="left" w:pos="851"/>
        </w:tabs>
        <w:spacing w:line="360" w:lineRule="auto"/>
        <w:ind w:firstLine="720"/>
        <w:jc w:val="both"/>
      </w:pPr>
      <w:r w:rsidRPr="00A17024">
        <w:t>1</w:t>
      </w:r>
      <w:r w:rsidR="00C910A8" w:rsidRPr="00A17024">
        <w:t>3</w:t>
      </w:r>
      <w:r w:rsidRPr="00A17024">
        <w:t xml:space="preserve">.5. </w:t>
      </w:r>
      <w:r w:rsidR="002C3192" w:rsidRPr="00A17024">
        <w:t>populiarinti Centre kultivuojamas sporto šakas, užtikrinti sporto ugdymo kokybę, sveiką ir saugią ugdymo ir sportavimo aplinką</w:t>
      </w:r>
      <w:r w:rsidR="00C910A8" w:rsidRPr="00A17024">
        <w:t>;</w:t>
      </w:r>
    </w:p>
    <w:p w14:paraId="359F9241" w14:textId="26B1BD13" w:rsidR="00C910A8" w:rsidRPr="00A17024" w:rsidRDefault="00703D6D" w:rsidP="00A17024">
      <w:pPr>
        <w:tabs>
          <w:tab w:val="left" w:pos="709"/>
          <w:tab w:val="left" w:pos="851"/>
        </w:tabs>
        <w:spacing w:line="360" w:lineRule="auto"/>
        <w:ind w:firstLine="720"/>
        <w:jc w:val="both"/>
      </w:pPr>
      <w:r w:rsidRPr="00A17024">
        <w:t>1</w:t>
      </w:r>
      <w:r w:rsidR="00C910A8" w:rsidRPr="00A17024">
        <w:t>3</w:t>
      </w:r>
      <w:r w:rsidRPr="00A17024">
        <w:t>.</w:t>
      </w:r>
      <w:r w:rsidR="0075798F" w:rsidRPr="00A17024">
        <w:t>6</w:t>
      </w:r>
      <w:r w:rsidRPr="00A17024">
        <w:t xml:space="preserve">. </w:t>
      </w:r>
      <w:r w:rsidR="00F84E4B" w:rsidRPr="00A17024">
        <w:t xml:space="preserve">organizuoti ir </w:t>
      </w:r>
      <w:r w:rsidRPr="00A17024">
        <w:t>vykdyti treniruočių procesą, sporto varžybas, stovyklas ir sveikatą</w:t>
      </w:r>
      <w:r w:rsidR="002C67A6" w:rsidRPr="00A17024">
        <w:t xml:space="preserve"> </w:t>
      </w:r>
      <w:r w:rsidRPr="00A17024">
        <w:t>stiprinančius renginius;</w:t>
      </w:r>
    </w:p>
    <w:p w14:paraId="45BA84D4" w14:textId="6099029E" w:rsidR="003A0790" w:rsidRPr="00A17024" w:rsidRDefault="00703D6D" w:rsidP="00A17024">
      <w:pPr>
        <w:tabs>
          <w:tab w:val="left" w:pos="709"/>
          <w:tab w:val="left" w:pos="851"/>
        </w:tabs>
        <w:spacing w:line="360" w:lineRule="auto"/>
        <w:ind w:firstLine="720"/>
        <w:jc w:val="both"/>
      </w:pPr>
      <w:r w:rsidRPr="00A17024">
        <w:t>1</w:t>
      </w:r>
      <w:r w:rsidR="00C910A8" w:rsidRPr="00A17024">
        <w:t>3</w:t>
      </w:r>
      <w:r w:rsidRPr="00A17024">
        <w:t>.</w:t>
      </w:r>
      <w:r w:rsidR="0075798F" w:rsidRPr="00A17024">
        <w:t>7</w:t>
      </w:r>
      <w:r w:rsidRPr="00A17024">
        <w:t xml:space="preserve">. </w:t>
      </w:r>
      <w:r w:rsidR="00C7736E" w:rsidRPr="00A17024">
        <w:t>rengti</w:t>
      </w:r>
      <w:r w:rsidRPr="00A17024">
        <w:t xml:space="preserve"> projektus, sieki</w:t>
      </w:r>
      <w:r w:rsidR="00882D99" w:rsidRPr="00A17024">
        <w:t>ant gauti nebiudžetinių lėšų;</w:t>
      </w:r>
    </w:p>
    <w:p w14:paraId="1F86A238" w14:textId="324ED852" w:rsidR="003A0790" w:rsidRPr="00A17024" w:rsidRDefault="007E523D" w:rsidP="00A17024">
      <w:pPr>
        <w:tabs>
          <w:tab w:val="left" w:pos="709"/>
          <w:tab w:val="left" w:pos="851"/>
        </w:tabs>
        <w:spacing w:line="360" w:lineRule="auto"/>
        <w:ind w:firstLine="720"/>
        <w:jc w:val="both"/>
      </w:pPr>
      <w:r w:rsidRPr="00A17024">
        <w:t>1</w:t>
      </w:r>
      <w:r w:rsidR="003A0790" w:rsidRPr="00A17024">
        <w:t>3</w:t>
      </w:r>
      <w:r w:rsidR="0075798F" w:rsidRPr="00A17024">
        <w:t>.8</w:t>
      </w:r>
      <w:r w:rsidR="000457FB" w:rsidRPr="00A17024">
        <w:t>. organizuoti sporto, sveikatinimo renginius gyventojams, laisvalaikio užimtumą;</w:t>
      </w:r>
    </w:p>
    <w:p w14:paraId="0B09F2B9" w14:textId="0BA7635D" w:rsidR="00156B31" w:rsidRPr="00A17024" w:rsidRDefault="003A0790" w:rsidP="00A17024">
      <w:pPr>
        <w:tabs>
          <w:tab w:val="left" w:pos="709"/>
          <w:tab w:val="left" w:pos="851"/>
        </w:tabs>
        <w:spacing w:line="360" w:lineRule="auto"/>
        <w:ind w:firstLine="720"/>
        <w:jc w:val="both"/>
      </w:pPr>
      <w:r w:rsidRPr="00A17024">
        <w:lastRenderedPageBreak/>
        <w:t>13</w:t>
      </w:r>
      <w:r w:rsidR="000457FB" w:rsidRPr="00A17024">
        <w:t>.</w:t>
      </w:r>
      <w:r w:rsidR="0075798F" w:rsidRPr="00A17024">
        <w:t>9</w:t>
      </w:r>
      <w:r w:rsidR="000457FB" w:rsidRPr="00A17024">
        <w:t>. sudaryti galimybes sportininkams gerinti sportinį meistriškumą, sportuoti bei dalyvauti</w:t>
      </w:r>
      <w:r w:rsidR="002141FF" w:rsidRPr="00A17024">
        <w:t xml:space="preserve"> Savivaldybės</w:t>
      </w:r>
      <w:r w:rsidR="000457FB" w:rsidRPr="00A17024">
        <w:t>, šalies</w:t>
      </w:r>
      <w:r w:rsidR="00291446" w:rsidRPr="00A17024">
        <w:t xml:space="preserve"> ir tarptautiniuose renginiuose.</w:t>
      </w:r>
    </w:p>
    <w:p w14:paraId="17B15569" w14:textId="7E68BA4B" w:rsidR="00156B31" w:rsidRPr="00A17024" w:rsidRDefault="00C55E54" w:rsidP="00A17024">
      <w:pPr>
        <w:tabs>
          <w:tab w:val="left" w:pos="709"/>
          <w:tab w:val="left" w:pos="851"/>
        </w:tabs>
        <w:spacing w:line="360" w:lineRule="auto"/>
        <w:ind w:firstLine="720"/>
        <w:jc w:val="both"/>
      </w:pPr>
      <w:r w:rsidRPr="00A17024">
        <w:t>1</w:t>
      </w:r>
      <w:r w:rsidR="00156B31" w:rsidRPr="00A17024">
        <w:t>4</w:t>
      </w:r>
      <w:r w:rsidR="0035637B" w:rsidRPr="00A17024">
        <w:t>. Centro funkcijos:</w:t>
      </w:r>
    </w:p>
    <w:p w14:paraId="09266B73" w14:textId="64A2D3CB" w:rsidR="00156B31" w:rsidRPr="00A17024" w:rsidRDefault="00C55E54" w:rsidP="00A17024">
      <w:pPr>
        <w:tabs>
          <w:tab w:val="left" w:pos="709"/>
          <w:tab w:val="left" w:pos="851"/>
        </w:tabs>
        <w:spacing w:line="360" w:lineRule="auto"/>
        <w:ind w:firstLine="720"/>
        <w:jc w:val="both"/>
      </w:pPr>
      <w:r w:rsidRPr="00A17024">
        <w:t>1</w:t>
      </w:r>
      <w:r w:rsidR="00156B31" w:rsidRPr="00A17024">
        <w:t>4</w:t>
      </w:r>
      <w:r w:rsidR="000457FB" w:rsidRPr="00A17024">
        <w:t>.1.</w:t>
      </w:r>
      <w:r w:rsidR="0035637B" w:rsidRPr="00A17024">
        <w:t xml:space="preserve"> vykd</w:t>
      </w:r>
      <w:r w:rsidR="000457FB" w:rsidRPr="00A17024">
        <w:t>o</w:t>
      </w:r>
      <w:r w:rsidR="0035637B" w:rsidRPr="00A17024">
        <w:t xml:space="preserve"> neformalųjį vaikų bei suaugusiųjų švietimą;</w:t>
      </w:r>
    </w:p>
    <w:p w14:paraId="21F4C723" w14:textId="55A40815" w:rsidR="00156B31" w:rsidRPr="00A17024" w:rsidRDefault="007E523D" w:rsidP="00A17024">
      <w:pPr>
        <w:tabs>
          <w:tab w:val="left" w:pos="851"/>
        </w:tabs>
        <w:spacing w:line="360" w:lineRule="auto"/>
        <w:ind w:firstLine="720"/>
        <w:jc w:val="both"/>
      </w:pPr>
      <w:r w:rsidRPr="00A17024">
        <w:t>1</w:t>
      </w:r>
      <w:r w:rsidR="00156B31" w:rsidRPr="00A17024">
        <w:t>4</w:t>
      </w:r>
      <w:r w:rsidRPr="00A17024">
        <w:t>.2. vykdo talentingų sportininkų paiešką ir organizuoja jų ugdymo procesą;</w:t>
      </w:r>
    </w:p>
    <w:p w14:paraId="46885192" w14:textId="10D6F8B4" w:rsidR="00156B31" w:rsidRPr="00A17024" w:rsidRDefault="00CC0A90" w:rsidP="00A17024">
      <w:pPr>
        <w:tabs>
          <w:tab w:val="left" w:pos="851"/>
        </w:tabs>
        <w:spacing w:line="360" w:lineRule="auto"/>
        <w:ind w:firstLine="720"/>
        <w:jc w:val="both"/>
      </w:pPr>
      <w:r w:rsidRPr="00A17024">
        <w:t>1</w:t>
      </w:r>
      <w:r w:rsidR="00156B31" w:rsidRPr="00A17024">
        <w:t>4</w:t>
      </w:r>
      <w:r w:rsidR="004B0533" w:rsidRPr="00A17024">
        <w:t>.</w:t>
      </w:r>
      <w:r w:rsidR="0075798F" w:rsidRPr="00A17024">
        <w:t>3</w:t>
      </w:r>
      <w:r w:rsidRPr="00A17024">
        <w:t>. rengia ir vykdo sportininkų vasaros užimtumo, nusikalstamumo prevencijos</w:t>
      </w:r>
      <w:r w:rsidR="004B0533" w:rsidRPr="00A17024">
        <w:t xml:space="preserve">, sporto plėtros </w:t>
      </w:r>
      <w:r w:rsidRPr="00A17024">
        <w:t>ir kit</w:t>
      </w:r>
      <w:r w:rsidR="00340087" w:rsidRPr="00A17024">
        <w:t>us</w:t>
      </w:r>
      <w:r w:rsidRPr="00A17024">
        <w:t xml:space="preserve"> pro</w:t>
      </w:r>
      <w:r w:rsidR="00340087" w:rsidRPr="00A17024">
        <w:t>jektus</w:t>
      </w:r>
      <w:r w:rsidR="004B0533" w:rsidRPr="00A17024">
        <w:t>, sporto varžybas ir sveikatą stiprinančius renginius</w:t>
      </w:r>
      <w:r w:rsidR="00DA1CBD" w:rsidRPr="00A17024">
        <w:t xml:space="preserve">, </w:t>
      </w:r>
      <w:r w:rsidR="00634584" w:rsidRPr="00A17024">
        <w:rPr>
          <w:color w:val="000000"/>
          <w:lang w:eastAsia="lt-LT"/>
        </w:rPr>
        <w:t>sporto veiklas neįgaliesiems</w:t>
      </w:r>
      <w:r w:rsidRPr="00A17024">
        <w:t>;</w:t>
      </w:r>
    </w:p>
    <w:p w14:paraId="76AE2F4B" w14:textId="220FDA86" w:rsidR="00156B31" w:rsidRPr="00A17024" w:rsidRDefault="00340087" w:rsidP="00A17024">
      <w:pPr>
        <w:tabs>
          <w:tab w:val="left" w:pos="851"/>
        </w:tabs>
        <w:spacing w:line="360" w:lineRule="auto"/>
        <w:ind w:firstLine="720"/>
        <w:jc w:val="both"/>
      </w:pPr>
      <w:r w:rsidRPr="00A17024">
        <w:t>1</w:t>
      </w:r>
      <w:r w:rsidR="00156B31" w:rsidRPr="00A17024">
        <w:t>4</w:t>
      </w:r>
      <w:r w:rsidR="0075798F" w:rsidRPr="00A17024">
        <w:t>.4</w:t>
      </w:r>
      <w:r w:rsidR="00CC0A90" w:rsidRPr="00A17024">
        <w:t>. renka mokes</w:t>
      </w:r>
      <w:r w:rsidR="00F84E4B" w:rsidRPr="00A17024">
        <w:t>tį</w:t>
      </w:r>
      <w:r w:rsidR="00CC0A90" w:rsidRPr="00A17024">
        <w:t xml:space="preserve"> už sportininkų </w:t>
      </w:r>
      <w:r w:rsidR="00CA14B1" w:rsidRPr="00A17024">
        <w:t>ugdymą ir teikiamas paslaugas pagal Savivaldybės tarybos nustatytus įkainius;</w:t>
      </w:r>
    </w:p>
    <w:p w14:paraId="1359479C" w14:textId="553F04F2" w:rsidR="00156B31" w:rsidRPr="00A17024" w:rsidRDefault="009A35D8" w:rsidP="00A17024">
      <w:pPr>
        <w:tabs>
          <w:tab w:val="left" w:pos="851"/>
        </w:tabs>
        <w:spacing w:line="360" w:lineRule="auto"/>
        <w:ind w:firstLine="720"/>
        <w:jc w:val="both"/>
      </w:pPr>
      <w:r w:rsidRPr="00A17024">
        <w:t>1</w:t>
      </w:r>
      <w:r w:rsidR="00156B31" w:rsidRPr="00A17024">
        <w:t>4</w:t>
      </w:r>
      <w:r w:rsidRPr="00A17024">
        <w:t>.</w:t>
      </w:r>
      <w:r w:rsidR="0075798F" w:rsidRPr="00A17024">
        <w:t>5</w:t>
      </w:r>
      <w:r w:rsidR="00CA14B1" w:rsidRPr="00A17024">
        <w:t>. sudaro Centro renginių organizavimo išlaidų sąmatas, kontroliuoja jose numatytų lėšų panaudojimą;</w:t>
      </w:r>
    </w:p>
    <w:p w14:paraId="631CECC8" w14:textId="6DAD8F94" w:rsidR="00156B31" w:rsidRPr="00A17024" w:rsidRDefault="00340087" w:rsidP="00A17024">
      <w:pPr>
        <w:tabs>
          <w:tab w:val="left" w:pos="851"/>
        </w:tabs>
        <w:spacing w:line="360" w:lineRule="auto"/>
        <w:ind w:firstLine="720"/>
        <w:jc w:val="both"/>
      </w:pPr>
      <w:r w:rsidRPr="00A17024">
        <w:t>1</w:t>
      </w:r>
      <w:r w:rsidR="00156B31" w:rsidRPr="00A17024">
        <w:t>4</w:t>
      </w:r>
      <w:r w:rsidR="0035637B" w:rsidRPr="00A17024">
        <w:t>.</w:t>
      </w:r>
      <w:r w:rsidR="0075798F" w:rsidRPr="00A17024">
        <w:t>6</w:t>
      </w:r>
      <w:r w:rsidR="0035637B" w:rsidRPr="00A17024">
        <w:t>. bendradarbiau</w:t>
      </w:r>
      <w:r w:rsidR="000457FB" w:rsidRPr="00A17024">
        <w:t>ja</w:t>
      </w:r>
      <w:r w:rsidR="0035637B" w:rsidRPr="00A17024">
        <w:t xml:space="preserve"> </w:t>
      </w:r>
      <w:r w:rsidR="00C55E54" w:rsidRPr="00A17024">
        <w:t xml:space="preserve">su šalies sporto federacijomis </w:t>
      </w:r>
      <w:r w:rsidR="0035637B" w:rsidRPr="00A17024">
        <w:t xml:space="preserve">bei </w:t>
      </w:r>
      <w:r w:rsidR="00C55E54" w:rsidRPr="00A17024">
        <w:t xml:space="preserve">kitomis </w:t>
      </w:r>
      <w:r w:rsidR="0035637B" w:rsidRPr="00A17024">
        <w:t>sporto organizacijomis;</w:t>
      </w:r>
    </w:p>
    <w:p w14:paraId="5F5AF874" w14:textId="77777777" w:rsidR="00A17024" w:rsidRDefault="0035637B" w:rsidP="00A17024">
      <w:pPr>
        <w:tabs>
          <w:tab w:val="left" w:pos="851"/>
        </w:tabs>
        <w:spacing w:line="360" w:lineRule="auto"/>
        <w:ind w:firstLine="720"/>
        <w:jc w:val="both"/>
      </w:pPr>
      <w:r w:rsidRPr="00A17024">
        <w:t>1</w:t>
      </w:r>
      <w:r w:rsidR="00156B31" w:rsidRPr="00A17024">
        <w:t>4</w:t>
      </w:r>
      <w:r w:rsidRPr="00A17024">
        <w:t>.</w:t>
      </w:r>
      <w:r w:rsidR="0075798F" w:rsidRPr="00A17024">
        <w:t>7</w:t>
      </w:r>
      <w:r w:rsidR="000457FB" w:rsidRPr="00A17024">
        <w:t xml:space="preserve">. </w:t>
      </w:r>
      <w:r w:rsidR="00291446" w:rsidRPr="00A17024">
        <w:t xml:space="preserve">organizuoja sportinio ugdymo procesą, atsižvelgiant </w:t>
      </w:r>
      <w:r w:rsidR="00206232" w:rsidRPr="00A17024">
        <w:t>į Sportinio ugdymo organizavimo rekomendacijas, patvirtintas</w:t>
      </w:r>
      <w:r w:rsidR="00291446" w:rsidRPr="00A17024">
        <w:t xml:space="preserve"> Lietuvos Respublikos </w:t>
      </w:r>
      <w:r w:rsidR="002C3192" w:rsidRPr="00A17024">
        <w:t>švietimo, mokslo ir sporto ministro</w:t>
      </w:r>
      <w:r w:rsidR="00374301" w:rsidRPr="00A17024">
        <w:t xml:space="preserve"> 2019 m. rugsėjo 4 d. įsakymu Nr. V-976 </w:t>
      </w:r>
      <w:r w:rsidR="00E86414" w:rsidRPr="00A17024">
        <w:t>„Dėl s</w:t>
      </w:r>
      <w:r w:rsidR="00206232" w:rsidRPr="00A17024">
        <w:t>portinio ugdymo organizavimo</w:t>
      </w:r>
      <w:r w:rsidR="00291446" w:rsidRPr="00A17024">
        <w:t xml:space="preserve"> rekomendacij</w:t>
      </w:r>
      <w:r w:rsidR="00E86414" w:rsidRPr="00A17024">
        <w:t>ų tvirtinimo“;</w:t>
      </w:r>
    </w:p>
    <w:p w14:paraId="7A475D5F" w14:textId="77777777" w:rsidR="00A17024" w:rsidRDefault="009F51BA" w:rsidP="00A17024">
      <w:pPr>
        <w:tabs>
          <w:tab w:val="left" w:pos="851"/>
        </w:tabs>
        <w:spacing w:line="360" w:lineRule="auto"/>
        <w:ind w:firstLine="720"/>
        <w:jc w:val="both"/>
      </w:pPr>
      <w:r w:rsidRPr="00A17024">
        <w:t>1</w:t>
      </w:r>
      <w:r w:rsidR="00AE777F" w:rsidRPr="00A17024">
        <w:t>4</w:t>
      </w:r>
      <w:r w:rsidRPr="00A17024">
        <w:t>.</w:t>
      </w:r>
      <w:r w:rsidR="0075798F" w:rsidRPr="00A17024">
        <w:t>8</w:t>
      </w:r>
      <w:r w:rsidRPr="00A17024">
        <w:t>. teikia metodinę ir organizacinę paramą sporto klubams ir ugdymo įstaigoms;</w:t>
      </w:r>
      <w:r w:rsidR="00DF1146" w:rsidRPr="00A17024">
        <w:t xml:space="preserve">           </w:t>
      </w:r>
    </w:p>
    <w:p w14:paraId="67B4AEF0" w14:textId="02BF26FD" w:rsidR="00AE777F" w:rsidRPr="00A17024" w:rsidRDefault="00C55E54" w:rsidP="00A17024">
      <w:pPr>
        <w:tabs>
          <w:tab w:val="left" w:pos="851"/>
        </w:tabs>
        <w:spacing w:line="360" w:lineRule="auto"/>
        <w:ind w:firstLine="720"/>
        <w:jc w:val="both"/>
      </w:pPr>
      <w:r w:rsidRPr="00A17024">
        <w:t>1</w:t>
      </w:r>
      <w:r w:rsidR="00AE777F" w:rsidRPr="00A17024">
        <w:t>4</w:t>
      </w:r>
      <w:r w:rsidR="009A35D8" w:rsidRPr="00A17024">
        <w:t>.</w:t>
      </w:r>
      <w:r w:rsidR="0075798F" w:rsidRPr="00A17024">
        <w:t>9</w:t>
      </w:r>
      <w:r w:rsidR="009A35D8" w:rsidRPr="00A17024">
        <w:t xml:space="preserve">. </w:t>
      </w:r>
      <w:r w:rsidR="000519CB" w:rsidRPr="00A17024">
        <w:t>įgyvendina kūno kultūros ir sporto plėtojimo Savivaldybėje priemones, numatytas Savivaldybės tarybos patvirtintuose Savivaldybės strateginiame plėtros ir Savivaldybės strateginiame veiklos planuose;</w:t>
      </w:r>
    </w:p>
    <w:p w14:paraId="19A817D0" w14:textId="1ED5FED3" w:rsidR="00AE777F" w:rsidRPr="00A17024" w:rsidRDefault="00AE777F" w:rsidP="00A17024">
      <w:pPr>
        <w:tabs>
          <w:tab w:val="left" w:pos="851"/>
        </w:tabs>
        <w:spacing w:line="360" w:lineRule="auto"/>
        <w:ind w:firstLine="720"/>
        <w:jc w:val="both"/>
      </w:pPr>
      <w:r w:rsidRPr="00A17024">
        <w:t>14</w:t>
      </w:r>
      <w:r w:rsidR="000519CB" w:rsidRPr="00A17024">
        <w:t>.</w:t>
      </w:r>
      <w:r w:rsidR="00F54172" w:rsidRPr="00A17024">
        <w:t>1</w:t>
      </w:r>
      <w:r w:rsidR="0075798F" w:rsidRPr="00A17024">
        <w:t>0</w:t>
      </w:r>
      <w:r w:rsidR="000519CB" w:rsidRPr="00A17024">
        <w:t>. vykdo šviečiamąją veiklą,</w:t>
      </w:r>
      <w:r w:rsidR="009D73C4" w:rsidRPr="00A17024">
        <w:t xml:space="preserve"> </w:t>
      </w:r>
      <w:r w:rsidR="000519CB" w:rsidRPr="00A17024">
        <w:t>formuoja Savivaldybės teritorijoje gyvenančių žmonių pozityvų požiūrį į kūno kultū</w:t>
      </w:r>
      <w:r w:rsidR="00882D99" w:rsidRPr="00A17024">
        <w:t>ros ir sporto reikšmę sveikatai;</w:t>
      </w:r>
    </w:p>
    <w:p w14:paraId="60A64C3F" w14:textId="129DB20E" w:rsidR="00AE777F" w:rsidRPr="00A17024" w:rsidRDefault="009559E6" w:rsidP="00A17024">
      <w:pPr>
        <w:tabs>
          <w:tab w:val="left" w:pos="851"/>
        </w:tabs>
        <w:spacing w:line="360" w:lineRule="auto"/>
        <w:ind w:firstLine="720"/>
        <w:jc w:val="both"/>
      </w:pPr>
      <w:r w:rsidRPr="00A17024">
        <w:t>1</w:t>
      </w:r>
      <w:r w:rsidR="00AE777F" w:rsidRPr="00A17024">
        <w:t>4</w:t>
      </w:r>
      <w:r w:rsidRPr="00A17024">
        <w:t>.</w:t>
      </w:r>
      <w:r w:rsidR="00F54172" w:rsidRPr="00A17024">
        <w:t>1</w:t>
      </w:r>
      <w:r w:rsidR="0075798F" w:rsidRPr="00A17024">
        <w:t>1</w:t>
      </w:r>
      <w:r w:rsidR="00653416" w:rsidRPr="00A17024">
        <w:t xml:space="preserve">. bendradarbiauja su sportininkų tėvais (globėjais, rūpintojais), pagalbą mokiniui, </w:t>
      </w:r>
      <w:r w:rsidR="0075798F" w:rsidRPr="00A17024">
        <w:t>m</w:t>
      </w:r>
      <w:r w:rsidR="00653416" w:rsidRPr="00A17024">
        <w:t>okytojui ir mokyklai teikiančiomis įstaigomis, teritorinėmis policijos, socialinių paslaugų, sveikatos</w:t>
      </w:r>
      <w:r w:rsidR="00F5432F" w:rsidRPr="00A17024">
        <w:t>, sporto</w:t>
      </w:r>
      <w:r w:rsidR="00653416" w:rsidRPr="00A17024">
        <w:t xml:space="preserve"> įstaigomis, </w:t>
      </w:r>
      <w:r w:rsidR="00374301" w:rsidRPr="00A17024">
        <w:t>Valstybės vaiko teisių apsaugos ir įvaikinimo tarnybos prie LR SADM Utenos apskrities vaiko teisių apsaugos skyriu</w:t>
      </w:r>
      <w:r w:rsidR="0075798F" w:rsidRPr="00A17024">
        <w:t>mi</w:t>
      </w:r>
      <w:r w:rsidR="00653416" w:rsidRPr="00A17024">
        <w:t xml:space="preserve"> ir kitomis institucijomis, dirbančiomis vaiko teisi</w:t>
      </w:r>
      <w:r w:rsidR="009D73C4" w:rsidRPr="00A17024">
        <w:t>ų apsaugos srityje;</w:t>
      </w:r>
    </w:p>
    <w:p w14:paraId="66C7E3E0" w14:textId="46C48EEA" w:rsidR="00171D13" w:rsidRPr="00A17024" w:rsidRDefault="009D73C4" w:rsidP="00A17024">
      <w:pPr>
        <w:tabs>
          <w:tab w:val="left" w:pos="851"/>
        </w:tabs>
        <w:spacing w:line="360" w:lineRule="auto"/>
        <w:ind w:firstLine="720"/>
        <w:jc w:val="both"/>
      </w:pPr>
      <w:r w:rsidRPr="00A17024">
        <w:t>1</w:t>
      </w:r>
      <w:r w:rsidR="00AE777F" w:rsidRPr="00A17024">
        <w:t>4</w:t>
      </w:r>
      <w:r w:rsidRPr="00A17024">
        <w:t>.12. vykdo darbą su jaunimu.</w:t>
      </w:r>
    </w:p>
    <w:p w14:paraId="1D7E0429" w14:textId="7DAB79F3" w:rsidR="00171D13" w:rsidRPr="00A17024" w:rsidRDefault="00CC6472" w:rsidP="00A17024">
      <w:pPr>
        <w:tabs>
          <w:tab w:val="left" w:pos="851"/>
        </w:tabs>
        <w:spacing w:line="360" w:lineRule="auto"/>
        <w:ind w:firstLine="720"/>
        <w:jc w:val="both"/>
      </w:pPr>
      <w:r w:rsidRPr="00A17024">
        <w:t>1</w:t>
      </w:r>
      <w:r w:rsidR="00171D13" w:rsidRPr="00A17024">
        <w:t>5</w:t>
      </w:r>
      <w:r w:rsidR="00F5432F" w:rsidRPr="00A17024">
        <w:t xml:space="preserve">. Centro veiklos sritis – sportas. </w:t>
      </w:r>
      <w:r w:rsidR="00171D13" w:rsidRPr="00A17024">
        <w:t>Centro veiklos rūšys pagal Ekonominės veiklos rūšių klasifikatorių (EVRK 2 red.), patvirtintą Statistikos departamento prie Lietuvos Respublikos Vyriausybės generalinio direktoriaus 2007 m. spalio 31 d. įsakymu Nr. DĮ-226 „Dėl Ekonominės veiklos rūšių klasifikatoriaus patvirtinimo”:</w:t>
      </w:r>
    </w:p>
    <w:p w14:paraId="06724F12" w14:textId="36726267" w:rsidR="00D12F60" w:rsidRPr="00A17024" w:rsidRDefault="00D12F60" w:rsidP="00A17024">
      <w:pPr>
        <w:tabs>
          <w:tab w:val="left" w:pos="851"/>
        </w:tabs>
        <w:spacing w:line="360" w:lineRule="auto"/>
        <w:ind w:firstLine="720"/>
        <w:jc w:val="both"/>
      </w:pPr>
      <w:r w:rsidRPr="00A17024">
        <w:t xml:space="preserve">15.1. pagrindinė sporto veiklos rūšis – </w:t>
      </w:r>
      <w:r w:rsidR="00CC6472" w:rsidRPr="00A17024">
        <w:t>s</w:t>
      </w:r>
      <w:r w:rsidR="00F2164C" w:rsidRPr="00A17024">
        <w:t>portinė veikla, pramogų ir poilsio organizavimo veikla, kodas 93;</w:t>
      </w:r>
    </w:p>
    <w:p w14:paraId="6A502587" w14:textId="5D35DE76" w:rsidR="00D12F60" w:rsidRPr="00A17024" w:rsidRDefault="00CC6472" w:rsidP="00A17024">
      <w:pPr>
        <w:tabs>
          <w:tab w:val="left" w:pos="851"/>
        </w:tabs>
        <w:spacing w:line="360" w:lineRule="auto"/>
        <w:ind w:firstLine="720"/>
        <w:jc w:val="both"/>
      </w:pPr>
      <w:r w:rsidRPr="00A17024">
        <w:t>1</w:t>
      </w:r>
      <w:r w:rsidR="00D12F60" w:rsidRPr="00A17024">
        <w:t>5</w:t>
      </w:r>
      <w:r w:rsidRPr="00A17024">
        <w:t>.2.</w:t>
      </w:r>
      <w:r w:rsidR="00F5432F" w:rsidRPr="00A17024">
        <w:t xml:space="preserve"> </w:t>
      </w:r>
      <w:r w:rsidR="00D12F60" w:rsidRPr="00A17024">
        <w:t>kitos sporto veiklos rūšys:</w:t>
      </w:r>
    </w:p>
    <w:p w14:paraId="1FBC8A88" w14:textId="76A434EC" w:rsidR="00D12F60" w:rsidRPr="00A17024" w:rsidRDefault="00D12F60" w:rsidP="00A17024">
      <w:pPr>
        <w:tabs>
          <w:tab w:val="left" w:pos="851"/>
        </w:tabs>
        <w:spacing w:line="360" w:lineRule="auto"/>
        <w:ind w:firstLine="720"/>
        <w:jc w:val="both"/>
      </w:pPr>
      <w:r w:rsidRPr="00A17024">
        <w:lastRenderedPageBreak/>
        <w:t xml:space="preserve">15.2.1. </w:t>
      </w:r>
      <w:r w:rsidR="00F5432F" w:rsidRPr="00A17024">
        <w:t>sportinė veikla, kodas 93.1;</w:t>
      </w:r>
    </w:p>
    <w:p w14:paraId="1F1B38C2" w14:textId="148F3CB2" w:rsidR="00D12F60" w:rsidRPr="00A17024" w:rsidRDefault="00CC6472" w:rsidP="00A17024">
      <w:pPr>
        <w:tabs>
          <w:tab w:val="left" w:pos="851"/>
        </w:tabs>
        <w:spacing w:line="360" w:lineRule="auto"/>
        <w:ind w:firstLine="720"/>
        <w:jc w:val="both"/>
      </w:pPr>
      <w:r w:rsidRPr="00A17024">
        <w:t>1</w:t>
      </w:r>
      <w:r w:rsidR="00D12F60" w:rsidRPr="00A17024">
        <w:t>5</w:t>
      </w:r>
      <w:r w:rsidRPr="00A17024">
        <w:t>.</w:t>
      </w:r>
      <w:r w:rsidR="00D12F60" w:rsidRPr="00A17024">
        <w:t>2.2.</w:t>
      </w:r>
      <w:r w:rsidR="00F5432F" w:rsidRPr="00A17024">
        <w:t xml:space="preserve"> sporto įrenginių eksploatavimas, kodas 93.11;</w:t>
      </w:r>
    </w:p>
    <w:p w14:paraId="725D2A8A" w14:textId="56182EFC" w:rsidR="00D12F60" w:rsidRPr="00A17024" w:rsidRDefault="00CC6472" w:rsidP="00A17024">
      <w:pPr>
        <w:tabs>
          <w:tab w:val="left" w:pos="851"/>
        </w:tabs>
        <w:spacing w:line="360" w:lineRule="auto"/>
        <w:ind w:firstLine="720"/>
        <w:jc w:val="both"/>
      </w:pPr>
      <w:r w:rsidRPr="00A17024">
        <w:t>1</w:t>
      </w:r>
      <w:r w:rsidR="00D12F60" w:rsidRPr="00A17024">
        <w:t>5.2.3.</w:t>
      </w:r>
      <w:r w:rsidR="00F5432F" w:rsidRPr="00A17024">
        <w:t xml:space="preserve"> kita sportinė veikla, kodas 93.19;</w:t>
      </w:r>
    </w:p>
    <w:p w14:paraId="7B35D595" w14:textId="78CF6DD5" w:rsidR="004A5107" w:rsidRPr="00A17024" w:rsidRDefault="00CC6472" w:rsidP="00A17024">
      <w:pPr>
        <w:tabs>
          <w:tab w:val="left" w:pos="851"/>
        </w:tabs>
        <w:spacing w:line="360" w:lineRule="auto"/>
        <w:ind w:firstLine="720"/>
        <w:jc w:val="both"/>
      </w:pPr>
      <w:r w:rsidRPr="00A17024">
        <w:t>1</w:t>
      </w:r>
      <w:r w:rsidR="00D12F60" w:rsidRPr="00A17024">
        <w:t>5</w:t>
      </w:r>
      <w:r w:rsidRPr="00A17024">
        <w:t>.</w:t>
      </w:r>
      <w:r w:rsidR="00D12F60" w:rsidRPr="00A17024">
        <w:t>2.4</w:t>
      </w:r>
      <w:r w:rsidRPr="00A17024">
        <w:t>. pramogų ir poilsio organizavimo veikla, kodas 93.2;</w:t>
      </w:r>
    </w:p>
    <w:p w14:paraId="5B4FB33B" w14:textId="48B580FC" w:rsidR="008776DA" w:rsidRPr="00A17024" w:rsidRDefault="00CC6472" w:rsidP="00A17024">
      <w:pPr>
        <w:tabs>
          <w:tab w:val="left" w:pos="851"/>
        </w:tabs>
        <w:spacing w:line="360" w:lineRule="auto"/>
        <w:ind w:firstLine="720"/>
        <w:jc w:val="both"/>
      </w:pPr>
      <w:r w:rsidRPr="00A17024">
        <w:t>1</w:t>
      </w:r>
      <w:r w:rsidR="008776DA" w:rsidRPr="00A17024">
        <w:t>6</w:t>
      </w:r>
      <w:r w:rsidRPr="00A17024">
        <w:t>. Kitos veiklos rūšys:</w:t>
      </w:r>
    </w:p>
    <w:p w14:paraId="1B9BD340" w14:textId="76222015" w:rsidR="00101E6D" w:rsidRPr="00A17024" w:rsidRDefault="00101E6D" w:rsidP="00A17024">
      <w:pPr>
        <w:tabs>
          <w:tab w:val="left" w:pos="851"/>
        </w:tabs>
        <w:spacing w:line="360" w:lineRule="auto"/>
        <w:ind w:firstLine="720"/>
        <w:jc w:val="both"/>
      </w:pPr>
      <w:r w:rsidRPr="00A17024">
        <w:t>16.1. nuosavo arba nuomojamojo nekilnojamojo turto nuoma ir eksploatavimas, kodas 68.20;</w:t>
      </w:r>
    </w:p>
    <w:p w14:paraId="4403F88B" w14:textId="1635ABFC" w:rsidR="00101E6D" w:rsidRPr="00A17024" w:rsidRDefault="00101E6D" w:rsidP="00A17024">
      <w:pPr>
        <w:tabs>
          <w:tab w:val="left" w:pos="851"/>
        </w:tabs>
        <w:spacing w:line="360" w:lineRule="auto"/>
        <w:ind w:firstLine="720"/>
        <w:jc w:val="both"/>
      </w:pPr>
      <w:r w:rsidRPr="00A17024">
        <w:t xml:space="preserve">16.2. kita pramogų ir poilsio organizavimo veikla, kodas 93.29; </w:t>
      </w:r>
    </w:p>
    <w:p w14:paraId="6762D279" w14:textId="24139AD2" w:rsidR="008776DA" w:rsidRPr="00A17024" w:rsidRDefault="00CC6472" w:rsidP="00A17024">
      <w:pPr>
        <w:tabs>
          <w:tab w:val="left" w:pos="851"/>
        </w:tabs>
        <w:spacing w:line="360" w:lineRule="auto"/>
        <w:ind w:firstLine="720"/>
        <w:jc w:val="both"/>
      </w:pPr>
      <w:r w:rsidRPr="00A17024">
        <w:t>1</w:t>
      </w:r>
      <w:r w:rsidR="008776DA" w:rsidRPr="00A17024">
        <w:t>6</w:t>
      </w:r>
      <w:r w:rsidRPr="00A17024">
        <w:t>.</w:t>
      </w:r>
      <w:r w:rsidR="00101E6D" w:rsidRPr="00A17024">
        <w:t>3</w:t>
      </w:r>
      <w:r w:rsidRPr="00A17024">
        <w:t xml:space="preserve">. </w:t>
      </w:r>
      <w:r w:rsidR="00F5432F" w:rsidRPr="00A17024">
        <w:t>sportinis ir rekreacinis švietimas, kodas 85.51;</w:t>
      </w:r>
    </w:p>
    <w:p w14:paraId="55314DF6" w14:textId="1F272D94" w:rsidR="008776DA" w:rsidRPr="00A17024" w:rsidRDefault="00CC6472" w:rsidP="00A17024">
      <w:pPr>
        <w:tabs>
          <w:tab w:val="left" w:pos="851"/>
        </w:tabs>
        <w:spacing w:line="360" w:lineRule="auto"/>
        <w:ind w:firstLine="720"/>
        <w:jc w:val="both"/>
      </w:pPr>
      <w:r w:rsidRPr="00A17024">
        <w:t>1</w:t>
      </w:r>
      <w:r w:rsidR="008776DA" w:rsidRPr="00A17024">
        <w:t>6</w:t>
      </w:r>
      <w:r w:rsidRPr="00A17024">
        <w:t>.</w:t>
      </w:r>
      <w:r w:rsidR="00101E6D" w:rsidRPr="00A17024">
        <w:t>4</w:t>
      </w:r>
      <w:r w:rsidRPr="00A17024">
        <w:t>.</w:t>
      </w:r>
      <w:r w:rsidR="00F5432F" w:rsidRPr="00A17024">
        <w:t xml:space="preserve"> švietimui būdingų paslaugų veikla, kodas 85.60;</w:t>
      </w:r>
    </w:p>
    <w:p w14:paraId="5F88C6AF" w14:textId="3D0C3E96" w:rsidR="008776DA" w:rsidRPr="00A17024" w:rsidRDefault="00CC6472" w:rsidP="00A17024">
      <w:pPr>
        <w:tabs>
          <w:tab w:val="left" w:pos="851"/>
        </w:tabs>
        <w:spacing w:line="360" w:lineRule="auto"/>
        <w:ind w:firstLine="720"/>
        <w:jc w:val="both"/>
      </w:pPr>
      <w:r w:rsidRPr="00A17024">
        <w:t>1</w:t>
      </w:r>
      <w:r w:rsidR="008776DA" w:rsidRPr="00A17024">
        <w:t>6</w:t>
      </w:r>
      <w:r w:rsidRPr="00A17024">
        <w:t>.</w:t>
      </w:r>
      <w:r w:rsidR="00101E6D" w:rsidRPr="00A17024">
        <w:t>5</w:t>
      </w:r>
      <w:r w:rsidRPr="00A17024">
        <w:t>.</w:t>
      </w:r>
      <w:r w:rsidR="00F5432F" w:rsidRPr="00A17024">
        <w:t xml:space="preserve"> sporto įrangos nuoma, kodas 77.21.40;</w:t>
      </w:r>
    </w:p>
    <w:p w14:paraId="1D3B0C21" w14:textId="19C9E6B2" w:rsidR="008776DA" w:rsidRPr="00A17024" w:rsidRDefault="00CC6472" w:rsidP="00A17024">
      <w:pPr>
        <w:tabs>
          <w:tab w:val="left" w:pos="851"/>
        </w:tabs>
        <w:spacing w:line="360" w:lineRule="auto"/>
        <w:ind w:firstLine="720"/>
        <w:jc w:val="both"/>
      </w:pPr>
      <w:r w:rsidRPr="00A17024">
        <w:t>1</w:t>
      </w:r>
      <w:r w:rsidR="008776DA" w:rsidRPr="00A17024">
        <w:t>6</w:t>
      </w:r>
      <w:r w:rsidRPr="00A17024">
        <w:t>.</w:t>
      </w:r>
      <w:r w:rsidR="00101E6D" w:rsidRPr="00A17024">
        <w:t>6</w:t>
      </w:r>
      <w:r w:rsidRPr="00A17024">
        <w:t>.</w:t>
      </w:r>
      <w:r w:rsidR="00F5432F" w:rsidRPr="00A17024">
        <w:t xml:space="preserve"> vaikų poilsio stovyklų veikla, kodas 55.20.20.</w:t>
      </w:r>
    </w:p>
    <w:p w14:paraId="7D4D1EAF" w14:textId="71A40B36" w:rsidR="00F5432F" w:rsidRPr="00A17024" w:rsidRDefault="00A149EF" w:rsidP="00A17024">
      <w:pPr>
        <w:tabs>
          <w:tab w:val="left" w:pos="851"/>
        </w:tabs>
        <w:spacing w:line="360" w:lineRule="auto"/>
        <w:ind w:firstLine="720"/>
        <w:jc w:val="both"/>
        <w:rPr>
          <w:b/>
        </w:rPr>
      </w:pPr>
      <w:r w:rsidRPr="00A17024">
        <w:t>1</w:t>
      </w:r>
      <w:r w:rsidR="008776DA" w:rsidRPr="00A17024">
        <w:t>7</w:t>
      </w:r>
      <w:r w:rsidR="00F5432F" w:rsidRPr="00A17024">
        <w:t xml:space="preserve">. Centras gali užsiimti ir kita veikla, kuri neprieštarauja įstatymams, šiems nuostatams ir Centro veiklos tikslams.  </w:t>
      </w:r>
    </w:p>
    <w:p w14:paraId="129F1178" w14:textId="77777777" w:rsidR="007F02DD" w:rsidRPr="00A17024" w:rsidRDefault="007F2650" w:rsidP="00206CCE">
      <w:pPr>
        <w:tabs>
          <w:tab w:val="left" w:pos="720"/>
        </w:tabs>
        <w:jc w:val="center"/>
        <w:outlineLvl w:val="0"/>
        <w:rPr>
          <w:b/>
        </w:rPr>
      </w:pPr>
      <w:r w:rsidRPr="00A17024">
        <w:rPr>
          <w:b/>
        </w:rPr>
        <w:t>I</w:t>
      </w:r>
      <w:r w:rsidR="00790F42" w:rsidRPr="00A17024">
        <w:rPr>
          <w:b/>
        </w:rPr>
        <w:t>II</w:t>
      </w:r>
      <w:r w:rsidR="007F02DD" w:rsidRPr="00A17024">
        <w:rPr>
          <w:b/>
        </w:rPr>
        <w:t xml:space="preserve"> SKYRIUS</w:t>
      </w:r>
    </w:p>
    <w:p w14:paraId="7B6DDFAA" w14:textId="77777777" w:rsidR="004F0E8C" w:rsidRPr="00A17024" w:rsidRDefault="00287FA1" w:rsidP="00206CCE">
      <w:pPr>
        <w:tabs>
          <w:tab w:val="left" w:pos="720"/>
        </w:tabs>
        <w:jc w:val="center"/>
        <w:rPr>
          <w:b/>
        </w:rPr>
      </w:pPr>
      <w:r w:rsidRPr="00A17024">
        <w:rPr>
          <w:b/>
        </w:rPr>
        <w:t>CENTRO</w:t>
      </w:r>
      <w:r w:rsidR="004F0E8C" w:rsidRPr="00A17024">
        <w:rPr>
          <w:b/>
        </w:rPr>
        <w:t xml:space="preserve"> TEISĖS IR PAREIGOS</w:t>
      </w:r>
    </w:p>
    <w:p w14:paraId="412A6A01" w14:textId="77777777" w:rsidR="004F0E8C" w:rsidRPr="00A17024" w:rsidRDefault="004F0E8C" w:rsidP="00BA60DA">
      <w:pPr>
        <w:tabs>
          <w:tab w:val="left" w:pos="720"/>
        </w:tabs>
        <w:spacing w:line="360" w:lineRule="auto"/>
        <w:rPr>
          <w:b/>
        </w:rPr>
      </w:pPr>
    </w:p>
    <w:p w14:paraId="13317BE9" w14:textId="48F89060" w:rsidR="008573D5" w:rsidRPr="00A17024" w:rsidRDefault="00E36F4F" w:rsidP="00A17024">
      <w:pPr>
        <w:tabs>
          <w:tab w:val="left" w:pos="851"/>
        </w:tabs>
        <w:spacing w:line="360" w:lineRule="auto"/>
        <w:ind w:firstLine="720"/>
        <w:jc w:val="both"/>
        <w:rPr>
          <w:b/>
        </w:rPr>
      </w:pPr>
      <w:r w:rsidRPr="00A17024">
        <w:t>1</w:t>
      </w:r>
      <w:r w:rsidR="008573D5" w:rsidRPr="00A17024">
        <w:t>8</w:t>
      </w:r>
      <w:r w:rsidR="004F0E8C" w:rsidRPr="00A17024">
        <w:t xml:space="preserve">. </w:t>
      </w:r>
      <w:r w:rsidR="00E244F3" w:rsidRPr="00A17024">
        <w:t>Centras</w:t>
      </w:r>
      <w:r w:rsidR="007123D6" w:rsidRPr="00A17024">
        <w:t>, įgyvendindamas tikslą</w:t>
      </w:r>
      <w:r w:rsidR="00D27404" w:rsidRPr="00A17024">
        <w:t>, uždavinius</w:t>
      </w:r>
      <w:r w:rsidR="007123D6" w:rsidRPr="00A17024">
        <w:t xml:space="preserve"> ir atlikdamas jam priskirtas funkcijas, turi šias teises:</w:t>
      </w:r>
    </w:p>
    <w:p w14:paraId="6C6B616C" w14:textId="7E49B528" w:rsidR="008573D5" w:rsidRPr="00A17024" w:rsidRDefault="00E36F4F" w:rsidP="00A17024">
      <w:pPr>
        <w:tabs>
          <w:tab w:val="left" w:pos="851"/>
        </w:tabs>
        <w:spacing w:line="360" w:lineRule="auto"/>
        <w:ind w:firstLine="720"/>
        <w:jc w:val="both"/>
      </w:pPr>
      <w:r w:rsidRPr="00A17024">
        <w:t>1</w:t>
      </w:r>
      <w:r w:rsidR="008573D5" w:rsidRPr="00A17024">
        <w:t>8</w:t>
      </w:r>
      <w:r w:rsidR="00314415" w:rsidRPr="00A17024">
        <w:t>.</w:t>
      </w:r>
      <w:r w:rsidR="003A4589" w:rsidRPr="00A17024">
        <w:t>1</w:t>
      </w:r>
      <w:r w:rsidR="005C3CAA" w:rsidRPr="00A17024">
        <w:t xml:space="preserve">. </w:t>
      </w:r>
      <w:r w:rsidR="00C7736E" w:rsidRPr="00A17024">
        <w:t xml:space="preserve">naudotis </w:t>
      </w:r>
      <w:r w:rsidR="0038267D" w:rsidRPr="00A17024">
        <w:t>S</w:t>
      </w:r>
      <w:r w:rsidR="00C7736E" w:rsidRPr="00A17024">
        <w:t>avivaldybės</w:t>
      </w:r>
      <w:r w:rsidR="00320305" w:rsidRPr="00A17024">
        <w:t xml:space="preserve"> ugdymo įstaigų sporto bazėmis organizuojant treniruotes ir varžybas</w:t>
      </w:r>
      <w:r w:rsidR="00B87465" w:rsidRPr="00A17024">
        <w:t>, sąlygas suderinus su mokyklų direktoriais</w:t>
      </w:r>
      <w:r w:rsidR="000B1ABC" w:rsidRPr="00A17024">
        <w:t xml:space="preserve"> arba jų įgaliotais a</w:t>
      </w:r>
      <w:r w:rsidR="0093672D" w:rsidRPr="00A17024">
        <w:t>s</w:t>
      </w:r>
      <w:r w:rsidR="000B1ABC" w:rsidRPr="00A17024">
        <w:t>menimis</w:t>
      </w:r>
      <w:r w:rsidR="00B87465" w:rsidRPr="00A17024">
        <w:t>;</w:t>
      </w:r>
    </w:p>
    <w:p w14:paraId="6E856CE2" w14:textId="6CB7ACD9" w:rsidR="008573D5" w:rsidRPr="00A17024" w:rsidRDefault="00D27404" w:rsidP="00A17024">
      <w:pPr>
        <w:tabs>
          <w:tab w:val="left" w:pos="851"/>
        </w:tabs>
        <w:spacing w:line="360" w:lineRule="auto"/>
        <w:ind w:firstLine="720"/>
        <w:jc w:val="both"/>
      </w:pPr>
      <w:r w:rsidRPr="00A17024">
        <w:t>1</w:t>
      </w:r>
      <w:r w:rsidR="008573D5" w:rsidRPr="00A17024">
        <w:t>8</w:t>
      </w:r>
      <w:r w:rsidR="009A1405" w:rsidRPr="00A17024">
        <w:t>.</w:t>
      </w:r>
      <w:r w:rsidR="003A4589" w:rsidRPr="00A17024">
        <w:t>2</w:t>
      </w:r>
      <w:r w:rsidR="009A1405" w:rsidRPr="00A17024">
        <w:t xml:space="preserve">. gauti </w:t>
      </w:r>
      <w:r w:rsidR="00E75B86" w:rsidRPr="00A17024">
        <w:t xml:space="preserve">lėšas iš </w:t>
      </w:r>
      <w:r w:rsidR="008573D5" w:rsidRPr="00A17024">
        <w:t>S</w:t>
      </w:r>
      <w:r w:rsidR="00E75B86" w:rsidRPr="00A17024">
        <w:t>avivaldybės, valstybės biudžeto, kitų finansavimo šaltinių</w:t>
      </w:r>
      <w:r w:rsidR="009A1405" w:rsidRPr="00A17024">
        <w:t>;</w:t>
      </w:r>
    </w:p>
    <w:p w14:paraId="0FAF15A9" w14:textId="5D6F01A2" w:rsidR="00790F42" w:rsidRPr="00A17024" w:rsidRDefault="009A1405" w:rsidP="00A17024">
      <w:pPr>
        <w:tabs>
          <w:tab w:val="left" w:pos="851"/>
        </w:tabs>
        <w:spacing w:line="360" w:lineRule="auto"/>
        <w:ind w:firstLine="720"/>
        <w:jc w:val="both"/>
      </w:pPr>
      <w:r w:rsidRPr="00A17024">
        <w:t>1</w:t>
      </w:r>
      <w:r w:rsidR="008573D5" w:rsidRPr="00A17024">
        <w:t>8</w:t>
      </w:r>
      <w:r w:rsidRPr="00A17024">
        <w:t>.</w:t>
      </w:r>
      <w:r w:rsidR="00C73AA8" w:rsidRPr="00A17024">
        <w:t>3</w:t>
      </w:r>
      <w:r w:rsidRPr="00A17024">
        <w:t>. gauti paramą Lietuvos Respublikos labdaros ir paramos įstatymo nustatyta tvarka;</w:t>
      </w:r>
    </w:p>
    <w:p w14:paraId="4ADEBC1A" w14:textId="069E86FC" w:rsidR="00790F42" w:rsidRPr="00A17024" w:rsidRDefault="00E36F4F" w:rsidP="00A17024">
      <w:pPr>
        <w:tabs>
          <w:tab w:val="left" w:pos="851"/>
        </w:tabs>
        <w:spacing w:line="360" w:lineRule="auto"/>
        <w:ind w:firstLine="720"/>
        <w:jc w:val="both"/>
      </w:pPr>
      <w:r w:rsidRPr="00A17024">
        <w:t>1</w:t>
      </w:r>
      <w:r w:rsidR="00790F42" w:rsidRPr="00A17024">
        <w:t>8</w:t>
      </w:r>
      <w:r w:rsidRPr="00A17024">
        <w:t>.</w:t>
      </w:r>
      <w:r w:rsidR="00C73AA8" w:rsidRPr="00A17024">
        <w:t>4</w:t>
      </w:r>
      <w:r w:rsidR="00451028" w:rsidRPr="00A17024">
        <w:t>. teisės aktų nustatyta tvarka teikti mokamas paslaugas</w:t>
      </w:r>
      <w:r w:rsidR="009E2DF5" w:rsidRPr="00A17024">
        <w:t>;</w:t>
      </w:r>
    </w:p>
    <w:p w14:paraId="5DE304C4" w14:textId="0AAD30F1" w:rsidR="00C41868" w:rsidRPr="00A17024" w:rsidRDefault="009E2DF5" w:rsidP="00A17024">
      <w:pPr>
        <w:tabs>
          <w:tab w:val="left" w:pos="851"/>
        </w:tabs>
        <w:spacing w:line="360" w:lineRule="auto"/>
        <w:ind w:firstLine="720"/>
        <w:jc w:val="both"/>
      </w:pPr>
      <w:r w:rsidRPr="00A17024">
        <w:t>1</w:t>
      </w:r>
      <w:r w:rsidR="00790F42" w:rsidRPr="00A17024">
        <w:t>8</w:t>
      </w:r>
      <w:r w:rsidRPr="00A17024">
        <w:t>.</w:t>
      </w:r>
      <w:r w:rsidR="00C73AA8" w:rsidRPr="00A17024">
        <w:t>5</w:t>
      </w:r>
      <w:r w:rsidRPr="00A17024">
        <w:t>. sudaryti sutartis su:</w:t>
      </w:r>
    </w:p>
    <w:p w14:paraId="693AAC71" w14:textId="313B344A" w:rsidR="00C41868" w:rsidRPr="00A17024" w:rsidRDefault="009E2DF5" w:rsidP="00A17024">
      <w:pPr>
        <w:tabs>
          <w:tab w:val="left" w:pos="851"/>
        </w:tabs>
        <w:spacing w:line="360" w:lineRule="auto"/>
        <w:ind w:firstLine="720"/>
        <w:jc w:val="both"/>
      </w:pPr>
      <w:r w:rsidRPr="00A17024">
        <w:t>1</w:t>
      </w:r>
      <w:r w:rsidR="00C41868" w:rsidRPr="00A17024">
        <w:t>8</w:t>
      </w:r>
      <w:r w:rsidRPr="00A17024">
        <w:t>.</w:t>
      </w:r>
      <w:r w:rsidR="00C73AA8" w:rsidRPr="00A17024">
        <w:t>5</w:t>
      </w:r>
      <w:r w:rsidRPr="00A17024">
        <w:t>.1. su fiziniais ir juridiniais asmenimis pagal Centro veiklos kompetenciją;</w:t>
      </w:r>
    </w:p>
    <w:p w14:paraId="0AF651B5" w14:textId="4751D133" w:rsidR="00C41868" w:rsidRPr="00A17024" w:rsidRDefault="009E2DF5" w:rsidP="00A17024">
      <w:pPr>
        <w:tabs>
          <w:tab w:val="left" w:pos="851"/>
        </w:tabs>
        <w:spacing w:line="360" w:lineRule="auto"/>
        <w:ind w:firstLine="720"/>
        <w:jc w:val="both"/>
      </w:pPr>
      <w:r w:rsidRPr="00A17024">
        <w:t>1</w:t>
      </w:r>
      <w:r w:rsidR="00C41868" w:rsidRPr="00A17024">
        <w:t>8</w:t>
      </w:r>
      <w:r w:rsidRPr="00A17024">
        <w:t>.</w:t>
      </w:r>
      <w:r w:rsidR="00C73AA8" w:rsidRPr="00A17024">
        <w:t>5</w:t>
      </w:r>
      <w:r w:rsidRPr="00A17024">
        <w:t>.2. sporto organizacijomis sportininkų rengimo ir finansavimo klausimais;</w:t>
      </w:r>
    </w:p>
    <w:p w14:paraId="26A93A63" w14:textId="28D374F5" w:rsidR="00C41868" w:rsidRPr="00A17024" w:rsidRDefault="009E2DF5" w:rsidP="00A17024">
      <w:pPr>
        <w:tabs>
          <w:tab w:val="left" w:pos="851"/>
        </w:tabs>
        <w:spacing w:line="360" w:lineRule="auto"/>
        <w:ind w:firstLine="720"/>
        <w:jc w:val="both"/>
      </w:pPr>
      <w:r w:rsidRPr="00A17024">
        <w:t>1</w:t>
      </w:r>
      <w:r w:rsidR="00C41868" w:rsidRPr="00A17024">
        <w:t>8</w:t>
      </w:r>
      <w:r w:rsidRPr="00A17024">
        <w:t>.</w:t>
      </w:r>
      <w:r w:rsidR="00C73AA8" w:rsidRPr="00A17024">
        <w:t>5</w:t>
      </w:r>
      <w:r w:rsidRPr="00A17024">
        <w:t>.3. su nepilnamečių sportininkų tėvais (globėjais</w:t>
      </w:r>
      <w:r w:rsidR="00541815" w:rsidRPr="00A17024">
        <w:t>, rūpintojais</w:t>
      </w:r>
      <w:r w:rsidRPr="00A17024">
        <w:t>) dėl sportininkų ugdymo;</w:t>
      </w:r>
    </w:p>
    <w:p w14:paraId="4531B331" w14:textId="533AB644" w:rsidR="00C41868" w:rsidRPr="00A17024" w:rsidRDefault="009E2DF5" w:rsidP="00A17024">
      <w:pPr>
        <w:tabs>
          <w:tab w:val="left" w:pos="851"/>
        </w:tabs>
        <w:spacing w:line="360" w:lineRule="auto"/>
        <w:ind w:firstLine="720"/>
        <w:jc w:val="both"/>
      </w:pPr>
      <w:r w:rsidRPr="00A17024">
        <w:t>1</w:t>
      </w:r>
      <w:r w:rsidR="00C41868" w:rsidRPr="00A17024">
        <w:t>8</w:t>
      </w:r>
      <w:r w:rsidRPr="00A17024">
        <w:t>.</w:t>
      </w:r>
      <w:r w:rsidR="00C73AA8" w:rsidRPr="00A17024">
        <w:t>5</w:t>
      </w:r>
      <w:r w:rsidRPr="00A17024">
        <w:t>.4. su sportininkais dėl sporto veiklos (kontraktus);</w:t>
      </w:r>
    </w:p>
    <w:p w14:paraId="1EB446BB" w14:textId="0E6F31B0" w:rsidR="00C41868" w:rsidRPr="00A17024" w:rsidRDefault="009E2DF5" w:rsidP="00A17024">
      <w:pPr>
        <w:tabs>
          <w:tab w:val="left" w:pos="851"/>
        </w:tabs>
        <w:spacing w:line="360" w:lineRule="auto"/>
        <w:ind w:firstLine="720"/>
        <w:jc w:val="both"/>
      </w:pPr>
      <w:r w:rsidRPr="00A17024">
        <w:t>1</w:t>
      </w:r>
      <w:r w:rsidR="00C41868" w:rsidRPr="00A17024">
        <w:t>8</w:t>
      </w:r>
      <w:r w:rsidRPr="00A17024">
        <w:t>.</w:t>
      </w:r>
      <w:r w:rsidR="00C73AA8" w:rsidRPr="00A17024">
        <w:t>5</w:t>
      </w:r>
      <w:r w:rsidRPr="00A17024">
        <w:t>.5. su draudimo bendrovėmis dėl sportininkų sveikatos draudimo.</w:t>
      </w:r>
      <w:r w:rsidR="00C41868" w:rsidRPr="00A17024">
        <w:tab/>
      </w:r>
    </w:p>
    <w:p w14:paraId="050A24F1" w14:textId="4F851D3C" w:rsidR="00C41868" w:rsidRPr="00A17024" w:rsidRDefault="00E36F4F" w:rsidP="00A17024">
      <w:pPr>
        <w:tabs>
          <w:tab w:val="left" w:pos="851"/>
        </w:tabs>
        <w:spacing w:line="360" w:lineRule="auto"/>
        <w:ind w:firstLine="720"/>
        <w:jc w:val="both"/>
        <w:rPr>
          <w:rStyle w:val="FontStyle14"/>
          <w:sz w:val="24"/>
          <w:szCs w:val="24"/>
        </w:rPr>
      </w:pPr>
      <w:r w:rsidRPr="00A17024">
        <w:rPr>
          <w:rStyle w:val="FontStyle14"/>
          <w:sz w:val="24"/>
          <w:szCs w:val="24"/>
        </w:rPr>
        <w:t>1</w:t>
      </w:r>
      <w:r w:rsidR="00C41868" w:rsidRPr="00A17024">
        <w:rPr>
          <w:rStyle w:val="FontStyle14"/>
          <w:sz w:val="24"/>
          <w:szCs w:val="24"/>
        </w:rPr>
        <w:t>9</w:t>
      </w:r>
      <w:r w:rsidR="00E244F3" w:rsidRPr="00A17024">
        <w:rPr>
          <w:rStyle w:val="FontStyle14"/>
          <w:sz w:val="24"/>
          <w:szCs w:val="24"/>
        </w:rPr>
        <w:t>. Centro pareigos:</w:t>
      </w:r>
    </w:p>
    <w:p w14:paraId="7137DD15" w14:textId="404D77AC" w:rsidR="00C41868" w:rsidRPr="00A17024" w:rsidRDefault="00E17195" w:rsidP="00A17024">
      <w:pPr>
        <w:tabs>
          <w:tab w:val="left" w:pos="851"/>
        </w:tabs>
        <w:spacing w:line="360" w:lineRule="auto"/>
        <w:ind w:firstLine="720"/>
        <w:jc w:val="both"/>
        <w:rPr>
          <w:rStyle w:val="FontStyle14"/>
          <w:sz w:val="24"/>
          <w:szCs w:val="24"/>
        </w:rPr>
      </w:pPr>
      <w:r w:rsidRPr="00A17024">
        <w:rPr>
          <w:rStyle w:val="FontStyle14"/>
          <w:sz w:val="24"/>
          <w:szCs w:val="24"/>
        </w:rPr>
        <w:t>1</w:t>
      </w:r>
      <w:r w:rsidR="00C41868" w:rsidRPr="00A17024">
        <w:rPr>
          <w:rStyle w:val="FontStyle14"/>
          <w:sz w:val="24"/>
          <w:szCs w:val="24"/>
        </w:rPr>
        <w:t>9</w:t>
      </w:r>
      <w:r w:rsidR="00E244F3" w:rsidRPr="00A17024">
        <w:rPr>
          <w:rStyle w:val="FontStyle14"/>
          <w:sz w:val="24"/>
          <w:szCs w:val="24"/>
        </w:rPr>
        <w:t xml:space="preserve">.1. užtikrinti </w:t>
      </w:r>
      <w:r w:rsidR="00BC08AE" w:rsidRPr="00A17024">
        <w:rPr>
          <w:rStyle w:val="FontStyle14"/>
          <w:sz w:val="24"/>
          <w:szCs w:val="24"/>
        </w:rPr>
        <w:t xml:space="preserve">sportininkams </w:t>
      </w:r>
      <w:r w:rsidR="00E244F3" w:rsidRPr="00A17024">
        <w:rPr>
          <w:rStyle w:val="FontStyle14"/>
          <w:sz w:val="24"/>
          <w:szCs w:val="24"/>
        </w:rPr>
        <w:t>sveiką, saugią, užkertančią kelią smurto, prievartos apraiškoms ir žalingiems įpročiams aplinką Centre;</w:t>
      </w:r>
    </w:p>
    <w:p w14:paraId="07295CED" w14:textId="76F4D70D" w:rsidR="00C41868" w:rsidRPr="00A17024" w:rsidRDefault="00E17195" w:rsidP="00A17024">
      <w:pPr>
        <w:tabs>
          <w:tab w:val="left" w:pos="851"/>
        </w:tabs>
        <w:spacing w:line="360" w:lineRule="auto"/>
        <w:ind w:firstLine="720"/>
        <w:jc w:val="both"/>
        <w:rPr>
          <w:rStyle w:val="FontStyle14"/>
          <w:sz w:val="24"/>
          <w:szCs w:val="24"/>
        </w:rPr>
      </w:pPr>
      <w:r w:rsidRPr="00A17024">
        <w:rPr>
          <w:rStyle w:val="FontStyle14"/>
          <w:sz w:val="24"/>
          <w:szCs w:val="24"/>
        </w:rPr>
        <w:t>1</w:t>
      </w:r>
      <w:r w:rsidR="00C41868" w:rsidRPr="00A17024">
        <w:rPr>
          <w:rStyle w:val="FontStyle14"/>
          <w:sz w:val="24"/>
          <w:szCs w:val="24"/>
        </w:rPr>
        <w:t>9</w:t>
      </w:r>
      <w:r w:rsidR="00E244F3" w:rsidRPr="00A17024">
        <w:rPr>
          <w:rStyle w:val="FontStyle14"/>
          <w:sz w:val="24"/>
          <w:szCs w:val="24"/>
        </w:rPr>
        <w:t>.</w:t>
      </w:r>
      <w:r w:rsidR="008F69B1" w:rsidRPr="00A17024">
        <w:rPr>
          <w:rStyle w:val="FontStyle14"/>
          <w:sz w:val="24"/>
          <w:szCs w:val="24"/>
        </w:rPr>
        <w:t>2</w:t>
      </w:r>
      <w:r w:rsidR="00E244F3" w:rsidRPr="00A17024">
        <w:rPr>
          <w:rStyle w:val="FontStyle14"/>
          <w:sz w:val="24"/>
          <w:szCs w:val="24"/>
        </w:rPr>
        <w:t>. užtikrinti</w:t>
      </w:r>
      <w:r w:rsidR="004172BE" w:rsidRPr="00A17024">
        <w:rPr>
          <w:rStyle w:val="FontStyle14"/>
          <w:sz w:val="24"/>
          <w:szCs w:val="24"/>
        </w:rPr>
        <w:t xml:space="preserve"> </w:t>
      </w:r>
      <w:r w:rsidR="00BC08AE" w:rsidRPr="00A17024">
        <w:rPr>
          <w:rStyle w:val="FontStyle14"/>
          <w:sz w:val="24"/>
          <w:szCs w:val="24"/>
        </w:rPr>
        <w:t xml:space="preserve">sportinio ugdymo </w:t>
      </w:r>
      <w:r w:rsidR="00E244F3" w:rsidRPr="00A17024">
        <w:rPr>
          <w:rStyle w:val="FontStyle14"/>
          <w:sz w:val="24"/>
          <w:szCs w:val="24"/>
        </w:rPr>
        <w:t>programų</w:t>
      </w:r>
      <w:r w:rsidR="00A70E28" w:rsidRPr="00A17024">
        <w:rPr>
          <w:rStyle w:val="FontStyle14"/>
          <w:sz w:val="24"/>
          <w:szCs w:val="24"/>
        </w:rPr>
        <w:t>, renginių</w:t>
      </w:r>
      <w:r w:rsidR="00E244F3" w:rsidRPr="00A17024">
        <w:rPr>
          <w:rStyle w:val="FontStyle14"/>
          <w:sz w:val="24"/>
          <w:szCs w:val="24"/>
        </w:rPr>
        <w:t xml:space="preserve"> vykdymą;</w:t>
      </w:r>
    </w:p>
    <w:p w14:paraId="58DEB1F5" w14:textId="29EAF833" w:rsidR="00447EAD" w:rsidRPr="00A17024" w:rsidRDefault="00D27404" w:rsidP="00A17024">
      <w:pPr>
        <w:tabs>
          <w:tab w:val="left" w:pos="851"/>
        </w:tabs>
        <w:spacing w:line="360" w:lineRule="auto"/>
        <w:ind w:firstLine="720"/>
        <w:jc w:val="both"/>
      </w:pPr>
      <w:r w:rsidRPr="00A17024">
        <w:rPr>
          <w:rStyle w:val="FontStyle14"/>
          <w:sz w:val="24"/>
          <w:szCs w:val="24"/>
        </w:rPr>
        <w:t>1</w:t>
      </w:r>
      <w:r w:rsidR="00C41868" w:rsidRPr="00A17024">
        <w:rPr>
          <w:rStyle w:val="FontStyle14"/>
          <w:sz w:val="24"/>
          <w:szCs w:val="24"/>
        </w:rPr>
        <w:t>9</w:t>
      </w:r>
      <w:r w:rsidR="000D4662" w:rsidRPr="00A17024">
        <w:rPr>
          <w:rStyle w:val="FontStyle14"/>
          <w:sz w:val="24"/>
          <w:szCs w:val="24"/>
        </w:rPr>
        <w:t>.</w:t>
      </w:r>
      <w:r w:rsidR="00CA459F" w:rsidRPr="00A17024">
        <w:rPr>
          <w:rStyle w:val="FontStyle14"/>
          <w:sz w:val="24"/>
          <w:szCs w:val="24"/>
        </w:rPr>
        <w:t>3</w:t>
      </w:r>
      <w:r w:rsidR="000D4662" w:rsidRPr="00A17024">
        <w:rPr>
          <w:rStyle w:val="FontStyle14"/>
          <w:sz w:val="24"/>
          <w:szCs w:val="24"/>
        </w:rPr>
        <w:t>. užtikrinti</w:t>
      </w:r>
      <w:r w:rsidR="000D4662" w:rsidRPr="00A17024">
        <w:t xml:space="preserve"> sutarčių su ne</w:t>
      </w:r>
      <w:r w:rsidR="00385D7B" w:rsidRPr="00A17024">
        <w:t>pilnamečių sportininkų tėvais (</w:t>
      </w:r>
      <w:r w:rsidR="000D4662" w:rsidRPr="00A17024">
        <w:t>globėjais</w:t>
      </w:r>
      <w:r w:rsidR="00385D7B" w:rsidRPr="00A17024">
        <w:t>, rūpintojais</w:t>
      </w:r>
      <w:r w:rsidR="000D4662" w:rsidRPr="00A17024">
        <w:t>)</w:t>
      </w:r>
      <w:r w:rsidRPr="00A17024">
        <w:t>,</w:t>
      </w:r>
      <w:r w:rsidR="000D4662" w:rsidRPr="00A17024">
        <w:t xml:space="preserve"> </w:t>
      </w:r>
      <w:r w:rsidRPr="00A17024">
        <w:t xml:space="preserve">sportininkais ar treneriais </w:t>
      </w:r>
      <w:r w:rsidR="000D4662" w:rsidRPr="00A17024">
        <w:t>sudarymą ir</w:t>
      </w:r>
      <w:r w:rsidR="000D4662" w:rsidRPr="00A17024">
        <w:rPr>
          <w:rStyle w:val="FontStyle14"/>
          <w:sz w:val="24"/>
          <w:szCs w:val="24"/>
        </w:rPr>
        <w:t xml:space="preserve"> sutartų įsipareigojimų vykdymą</w:t>
      </w:r>
      <w:r w:rsidR="000D4662" w:rsidRPr="00A17024">
        <w:t>;</w:t>
      </w:r>
    </w:p>
    <w:p w14:paraId="590D5F61" w14:textId="77777777" w:rsidR="00A17024" w:rsidRDefault="00E36F4F" w:rsidP="00A17024">
      <w:pPr>
        <w:tabs>
          <w:tab w:val="left" w:pos="851"/>
        </w:tabs>
        <w:spacing w:line="360" w:lineRule="auto"/>
        <w:ind w:firstLine="720"/>
        <w:jc w:val="both"/>
        <w:rPr>
          <w:rStyle w:val="FontStyle14"/>
          <w:sz w:val="24"/>
          <w:szCs w:val="24"/>
        </w:rPr>
      </w:pPr>
      <w:r w:rsidRPr="00A17024">
        <w:rPr>
          <w:rStyle w:val="FontStyle14"/>
          <w:sz w:val="24"/>
          <w:szCs w:val="24"/>
        </w:rPr>
        <w:t>1</w:t>
      </w:r>
      <w:r w:rsidR="00447EAD" w:rsidRPr="00A17024">
        <w:rPr>
          <w:rStyle w:val="FontStyle14"/>
          <w:sz w:val="24"/>
          <w:szCs w:val="24"/>
        </w:rPr>
        <w:t>9</w:t>
      </w:r>
      <w:r w:rsidRPr="00A17024">
        <w:rPr>
          <w:rStyle w:val="FontStyle14"/>
          <w:sz w:val="24"/>
          <w:szCs w:val="24"/>
        </w:rPr>
        <w:t>.</w:t>
      </w:r>
      <w:r w:rsidR="003E5E18" w:rsidRPr="00A17024">
        <w:rPr>
          <w:rStyle w:val="FontStyle14"/>
          <w:sz w:val="24"/>
          <w:szCs w:val="24"/>
        </w:rPr>
        <w:t>4</w:t>
      </w:r>
      <w:r w:rsidR="007F02DD" w:rsidRPr="00A17024">
        <w:rPr>
          <w:rStyle w:val="FontStyle14"/>
          <w:sz w:val="24"/>
          <w:szCs w:val="24"/>
        </w:rPr>
        <w:t xml:space="preserve">. </w:t>
      </w:r>
      <w:r w:rsidR="00B72F5B" w:rsidRPr="00A17024">
        <w:rPr>
          <w:rStyle w:val="FontStyle14"/>
          <w:sz w:val="24"/>
          <w:szCs w:val="24"/>
        </w:rPr>
        <w:t>teisės aktų nustatyta tvarka valdyti, naudotis ir disponuoti priskirtu Savivaldybės turtu;</w:t>
      </w:r>
    </w:p>
    <w:p w14:paraId="725DF73E" w14:textId="12D03852" w:rsidR="00447EAD" w:rsidRPr="00A17024" w:rsidRDefault="00E36F4F" w:rsidP="00A17024">
      <w:pPr>
        <w:tabs>
          <w:tab w:val="left" w:pos="851"/>
        </w:tabs>
        <w:spacing w:line="360" w:lineRule="auto"/>
        <w:ind w:firstLine="720"/>
        <w:jc w:val="both"/>
      </w:pPr>
      <w:r w:rsidRPr="00A17024">
        <w:lastRenderedPageBreak/>
        <w:t>1</w:t>
      </w:r>
      <w:r w:rsidR="00447EAD" w:rsidRPr="00A17024">
        <w:t>9</w:t>
      </w:r>
      <w:r w:rsidR="00B61174" w:rsidRPr="00A17024">
        <w:t>.</w:t>
      </w:r>
      <w:r w:rsidR="003E5E18" w:rsidRPr="00A17024">
        <w:t>5</w:t>
      </w:r>
      <w:r w:rsidR="00451028" w:rsidRPr="00A17024">
        <w:t xml:space="preserve">. naudoti gautus biudžeto asignavimus racionaliai ir taupiai, </w:t>
      </w:r>
      <w:r w:rsidR="00447EAD" w:rsidRPr="00A17024">
        <w:t>N</w:t>
      </w:r>
      <w:r w:rsidR="00451028" w:rsidRPr="00A17024">
        <w:t>uostatuose nurodytai ir įstatymų nedraudžiamai veiklai vykdyti pagal patvirtintas išlaidų sąmatas;</w:t>
      </w:r>
    </w:p>
    <w:p w14:paraId="19E2ED4D" w14:textId="7110F1EA" w:rsidR="00447EAD" w:rsidRPr="00A17024" w:rsidRDefault="00BC08AE" w:rsidP="00A17024">
      <w:pPr>
        <w:tabs>
          <w:tab w:val="left" w:pos="851"/>
        </w:tabs>
        <w:spacing w:line="360" w:lineRule="auto"/>
        <w:ind w:firstLine="720"/>
        <w:jc w:val="both"/>
        <w:rPr>
          <w:color w:val="000000"/>
        </w:rPr>
      </w:pPr>
      <w:r w:rsidRPr="00A17024">
        <w:rPr>
          <w:rStyle w:val="FontStyle14"/>
          <w:sz w:val="24"/>
          <w:szCs w:val="24"/>
        </w:rPr>
        <w:t>1</w:t>
      </w:r>
      <w:r w:rsidR="00447EAD" w:rsidRPr="00A17024">
        <w:rPr>
          <w:rStyle w:val="FontStyle14"/>
          <w:sz w:val="24"/>
          <w:szCs w:val="24"/>
        </w:rPr>
        <w:t>9</w:t>
      </w:r>
      <w:r w:rsidR="005A120A" w:rsidRPr="00A17024">
        <w:rPr>
          <w:rStyle w:val="FontStyle14"/>
          <w:sz w:val="24"/>
          <w:szCs w:val="24"/>
        </w:rPr>
        <w:t>.</w:t>
      </w:r>
      <w:r w:rsidR="003E5E18" w:rsidRPr="00A17024">
        <w:rPr>
          <w:rStyle w:val="FontStyle14"/>
          <w:sz w:val="24"/>
          <w:szCs w:val="24"/>
        </w:rPr>
        <w:t>6</w:t>
      </w:r>
      <w:r w:rsidRPr="00A17024">
        <w:rPr>
          <w:rStyle w:val="FontStyle14"/>
          <w:sz w:val="24"/>
          <w:szCs w:val="24"/>
        </w:rPr>
        <w:t xml:space="preserve">. </w:t>
      </w:r>
      <w:r w:rsidR="00451028" w:rsidRPr="00A17024">
        <w:t xml:space="preserve">teikti informaciją apie </w:t>
      </w:r>
      <w:r w:rsidR="00A60560" w:rsidRPr="00A17024">
        <w:t>Centro</w:t>
      </w:r>
      <w:r w:rsidR="00451028" w:rsidRPr="00A17024">
        <w:t xml:space="preserve"> veiklą savivaldybės ir valstybės institucijoms</w:t>
      </w:r>
      <w:r w:rsidR="00A828BE" w:rsidRPr="00A17024">
        <w:t>, žiniasklaidai</w:t>
      </w:r>
      <w:r w:rsidR="00451028" w:rsidRPr="00A17024">
        <w:t xml:space="preserve"> teisės aktų</w:t>
      </w:r>
      <w:r w:rsidR="00451028" w:rsidRPr="00A17024">
        <w:rPr>
          <w:color w:val="000000"/>
        </w:rPr>
        <w:t xml:space="preserve"> nustatyta tvarka;</w:t>
      </w:r>
    </w:p>
    <w:p w14:paraId="31B66C7A" w14:textId="321D8A81" w:rsidR="00447EAD" w:rsidRPr="00A17024" w:rsidRDefault="001D288E" w:rsidP="00A17024">
      <w:pPr>
        <w:tabs>
          <w:tab w:val="left" w:pos="851"/>
        </w:tabs>
        <w:spacing w:line="360" w:lineRule="auto"/>
        <w:ind w:firstLine="720"/>
        <w:jc w:val="both"/>
        <w:rPr>
          <w:rStyle w:val="FontStyle14"/>
          <w:sz w:val="24"/>
          <w:szCs w:val="24"/>
        </w:rPr>
      </w:pPr>
      <w:r w:rsidRPr="00A17024">
        <w:rPr>
          <w:rStyle w:val="FontStyle14"/>
          <w:sz w:val="24"/>
          <w:szCs w:val="24"/>
        </w:rPr>
        <w:t>1</w:t>
      </w:r>
      <w:r w:rsidR="00447EAD" w:rsidRPr="00A17024">
        <w:rPr>
          <w:rStyle w:val="FontStyle14"/>
          <w:sz w:val="24"/>
          <w:szCs w:val="24"/>
        </w:rPr>
        <w:t>9</w:t>
      </w:r>
      <w:r w:rsidRPr="00A17024">
        <w:rPr>
          <w:rStyle w:val="FontStyle14"/>
          <w:sz w:val="24"/>
          <w:szCs w:val="24"/>
        </w:rPr>
        <w:t>.</w:t>
      </w:r>
      <w:r w:rsidR="00001EA8" w:rsidRPr="00A17024">
        <w:rPr>
          <w:rStyle w:val="FontStyle14"/>
          <w:sz w:val="24"/>
          <w:szCs w:val="24"/>
        </w:rPr>
        <w:t>7</w:t>
      </w:r>
      <w:r w:rsidRPr="00A17024">
        <w:rPr>
          <w:rStyle w:val="FontStyle14"/>
          <w:sz w:val="24"/>
          <w:szCs w:val="24"/>
        </w:rPr>
        <w:t>. turėti reikiamos kvalifikacijos trenerius</w:t>
      </w:r>
      <w:r w:rsidR="00001EA8" w:rsidRPr="00A17024">
        <w:rPr>
          <w:rStyle w:val="FontStyle14"/>
          <w:sz w:val="24"/>
          <w:szCs w:val="24"/>
        </w:rPr>
        <w:t>;</w:t>
      </w:r>
    </w:p>
    <w:p w14:paraId="3E6C656E" w14:textId="3257514E" w:rsidR="00F54172" w:rsidRPr="00A17024" w:rsidRDefault="00001EA8" w:rsidP="00A17024">
      <w:pPr>
        <w:tabs>
          <w:tab w:val="left" w:pos="851"/>
        </w:tabs>
        <w:spacing w:line="360" w:lineRule="auto"/>
        <w:ind w:firstLine="720"/>
        <w:jc w:val="both"/>
        <w:rPr>
          <w:color w:val="7030A0"/>
        </w:rPr>
      </w:pPr>
      <w:r w:rsidRPr="00A17024">
        <w:rPr>
          <w:color w:val="000000"/>
        </w:rPr>
        <w:t>1</w:t>
      </w:r>
      <w:r w:rsidR="00447EAD" w:rsidRPr="00A17024">
        <w:rPr>
          <w:color w:val="000000"/>
        </w:rPr>
        <w:t>9</w:t>
      </w:r>
      <w:r w:rsidRPr="00A17024">
        <w:rPr>
          <w:color w:val="000000"/>
        </w:rPr>
        <w:t>.8. Centras gali turėti ir kitų teisių ir pareigų, jeigu jos neprieštarauja Lietuvos Respublikos įstatymams, Lietuvos Respublikos Vyriausybės nutarimams ir kitiems teisės aktams.</w:t>
      </w:r>
    </w:p>
    <w:p w14:paraId="5F7BF005" w14:textId="77777777" w:rsidR="001B27F3" w:rsidRPr="00A17024" w:rsidRDefault="001B27F3" w:rsidP="006E265F">
      <w:pPr>
        <w:jc w:val="center"/>
        <w:rPr>
          <w:b/>
        </w:rPr>
      </w:pPr>
    </w:p>
    <w:p w14:paraId="30B3DF76" w14:textId="77777777" w:rsidR="006E265F" w:rsidRPr="00A17024" w:rsidRDefault="00EF5061" w:rsidP="006E265F">
      <w:pPr>
        <w:jc w:val="center"/>
        <w:rPr>
          <w:b/>
        </w:rPr>
      </w:pPr>
      <w:r w:rsidRPr="00A17024">
        <w:rPr>
          <w:b/>
        </w:rPr>
        <w:t>I</w:t>
      </w:r>
      <w:r w:rsidR="00A4753A" w:rsidRPr="00A17024">
        <w:rPr>
          <w:b/>
        </w:rPr>
        <w:t>V</w:t>
      </w:r>
      <w:r w:rsidR="006E265F" w:rsidRPr="00A17024">
        <w:rPr>
          <w:b/>
        </w:rPr>
        <w:t xml:space="preserve"> SKYRIUS</w:t>
      </w:r>
    </w:p>
    <w:p w14:paraId="7F907E11" w14:textId="77777777" w:rsidR="00A4753A" w:rsidRPr="00A17024" w:rsidRDefault="00A4753A" w:rsidP="006E265F">
      <w:pPr>
        <w:jc w:val="center"/>
        <w:rPr>
          <w:b/>
        </w:rPr>
      </w:pPr>
      <w:r w:rsidRPr="00A17024">
        <w:rPr>
          <w:b/>
        </w:rPr>
        <w:t xml:space="preserve"> </w:t>
      </w:r>
      <w:r w:rsidR="008852EB" w:rsidRPr="00A17024">
        <w:rPr>
          <w:b/>
          <w:color w:val="000000"/>
        </w:rPr>
        <w:t>VEIKLOS</w:t>
      </w:r>
      <w:r w:rsidR="008852EB" w:rsidRPr="00A17024">
        <w:rPr>
          <w:b/>
        </w:rPr>
        <w:t xml:space="preserve"> </w:t>
      </w:r>
      <w:r w:rsidRPr="00A17024">
        <w:rPr>
          <w:b/>
        </w:rPr>
        <w:t>ORGANIZAVIMAS IR VALDYMAS</w:t>
      </w:r>
    </w:p>
    <w:p w14:paraId="654147F6" w14:textId="77777777" w:rsidR="00BA60DA" w:rsidRPr="00A17024" w:rsidRDefault="00BA60DA" w:rsidP="00BA60DA">
      <w:pPr>
        <w:spacing w:line="360" w:lineRule="auto"/>
        <w:jc w:val="center"/>
        <w:rPr>
          <w:b/>
        </w:rPr>
      </w:pPr>
    </w:p>
    <w:p w14:paraId="147296E4" w14:textId="40BF546C" w:rsidR="00EF5061" w:rsidRPr="00A17024" w:rsidRDefault="00EF5061" w:rsidP="005D20C2">
      <w:pPr>
        <w:widowControl w:val="0"/>
        <w:spacing w:line="360" w:lineRule="auto"/>
        <w:ind w:firstLine="720"/>
        <w:jc w:val="both"/>
        <w:rPr>
          <w:bCs/>
        </w:rPr>
      </w:pPr>
      <w:r w:rsidRPr="00A17024">
        <w:t>20</w:t>
      </w:r>
      <w:r w:rsidR="00FA4722" w:rsidRPr="00A17024">
        <w:t xml:space="preserve">. </w:t>
      </w:r>
      <w:r w:rsidR="00B72F5B" w:rsidRPr="00A17024">
        <w:t xml:space="preserve">Centrui vadovauja direktorius, </w:t>
      </w:r>
      <w:r w:rsidR="000A0F95" w:rsidRPr="00A17024">
        <w:t xml:space="preserve">kuris į pareigas priimamas </w:t>
      </w:r>
      <w:r w:rsidR="00D5352D" w:rsidRPr="00A17024">
        <w:rPr>
          <w:bCs/>
        </w:rPr>
        <w:t>5 metų kadencijai konkurso būdu arba įstatymų nustatytais atvejais be konkurso. Konkursai į Centro direktoriaus pareigas organizuojami ir vykdomi Vyriausybės nustatyta tvarka. Centro direktoriaus pareigas gali eiti ne daugiau kaip dvi kadencijas iš eilės. Centro direktorius, kurio veikla visų eitos kadencijos metu atliktų vertinimų metu įvertinta kaip atitinkanti lūkesčius ir (ar) viršijanti lūkesčius (iki 2024 m. sausio 1 d. – gerai ir (ar) labai gerai), Savivaldybės mero sprendimu į Centro direktoriaus pareigas antrajai kadencijai gali būti skiriamas be konkurso.</w:t>
      </w:r>
    </w:p>
    <w:p w14:paraId="0B13593C" w14:textId="77777777" w:rsidR="00EF5061" w:rsidRPr="00A17024" w:rsidRDefault="00EF5061" w:rsidP="005D20C2">
      <w:pPr>
        <w:widowControl w:val="0"/>
        <w:spacing w:line="360" w:lineRule="auto"/>
        <w:ind w:firstLine="720"/>
        <w:jc w:val="both"/>
        <w:rPr>
          <w:lang w:eastAsia="lt-LT"/>
        </w:rPr>
      </w:pPr>
      <w:r w:rsidRPr="00A17024">
        <w:rPr>
          <w:lang w:eastAsia="lt-LT"/>
        </w:rPr>
        <w:t>21</w:t>
      </w:r>
      <w:r w:rsidR="000A776B" w:rsidRPr="00A17024">
        <w:rPr>
          <w:lang w:eastAsia="lt-LT"/>
        </w:rPr>
        <w:t>.</w:t>
      </w:r>
      <w:r w:rsidR="00602B2B" w:rsidRPr="00A17024">
        <w:rPr>
          <w:lang w:eastAsia="lt-LT"/>
        </w:rPr>
        <w:t xml:space="preserve"> Centro direktoriumi</w:t>
      </w:r>
      <w:r w:rsidR="000A776B" w:rsidRPr="00A17024">
        <w:rPr>
          <w:lang w:eastAsia="lt-LT"/>
        </w:rPr>
        <w:t xml:space="preserve"> gali būti tik asmuo, kuris atitinka šiuos reikalavimus:</w:t>
      </w:r>
    </w:p>
    <w:p w14:paraId="00531350" w14:textId="77777777" w:rsidR="00EF5061" w:rsidRPr="00A17024" w:rsidRDefault="00EF5061" w:rsidP="005D20C2">
      <w:pPr>
        <w:widowControl w:val="0"/>
        <w:spacing w:line="360" w:lineRule="auto"/>
        <w:ind w:firstLine="720"/>
        <w:jc w:val="both"/>
        <w:rPr>
          <w:lang w:eastAsia="lt-LT"/>
        </w:rPr>
      </w:pPr>
      <w:r w:rsidRPr="00A17024">
        <w:rPr>
          <w:lang w:eastAsia="lt-LT"/>
        </w:rPr>
        <w:t>21.</w:t>
      </w:r>
      <w:r w:rsidR="000A776B" w:rsidRPr="00A17024">
        <w:rPr>
          <w:lang w:eastAsia="lt-LT"/>
        </w:rPr>
        <w:t>1</w:t>
      </w:r>
      <w:r w:rsidRPr="00A17024">
        <w:rPr>
          <w:lang w:eastAsia="lt-LT"/>
        </w:rPr>
        <w:t>.</w:t>
      </w:r>
      <w:r w:rsidR="000A776B" w:rsidRPr="00A17024">
        <w:rPr>
          <w:lang w:eastAsia="lt-LT"/>
        </w:rPr>
        <w:t xml:space="preserve"> turi aukštąjį koleginį arba aukštąjį universitetinį išsilavinimą;</w:t>
      </w:r>
    </w:p>
    <w:p w14:paraId="0E18A69A" w14:textId="77777777" w:rsidR="00EF5061" w:rsidRPr="00A17024" w:rsidRDefault="00EF5061" w:rsidP="005D20C2">
      <w:pPr>
        <w:widowControl w:val="0"/>
        <w:spacing w:line="360" w:lineRule="auto"/>
        <w:ind w:firstLine="720"/>
        <w:jc w:val="both"/>
        <w:rPr>
          <w:lang w:eastAsia="lt-LT"/>
        </w:rPr>
      </w:pPr>
      <w:r w:rsidRPr="00A17024">
        <w:rPr>
          <w:lang w:eastAsia="lt-LT"/>
        </w:rPr>
        <w:t>21.</w:t>
      </w:r>
      <w:r w:rsidR="000A776B" w:rsidRPr="00A17024">
        <w:rPr>
          <w:lang w:eastAsia="lt-LT"/>
        </w:rPr>
        <w:t>2</w:t>
      </w:r>
      <w:r w:rsidRPr="00A17024">
        <w:rPr>
          <w:lang w:eastAsia="lt-LT"/>
        </w:rPr>
        <w:t>.</w:t>
      </w:r>
      <w:r w:rsidR="000A776B" w:rsidRPr="00A17024">
        <w:rPr>
          <w:lang w:eastAsia="lt-LT"/>
        </w:rPr>
        <w:t xml:space="preserve"> yra nepriekaištingos reputacijos;</w:t>
      </w:r>
    </w:p>
    <w:p w14:paraId="62BC20CF" w14:textId="77777777" w:rsidR="00EF5061" w:rsidRPr="00A17024" w:rsidRDefault="00EF5061" w:rsidP="005D20C2">
      <w:pPr>
        <w:widowControl w:val="0"/>
        <w:spacing w:line="360" w:lineRule="auto"/>
        <w:ind w:firstLine="720"/>
        <w:jc w:val="both"/>
        <w:rPr>
          <w:lang w:eastAsia="lt-LT"/>
        </w:rPr>
      </w:pPr>
      <w:r w:rsidRPr="00A17024">
        <w:rPr>
          <w:lang w:eastAsia="lt-LT"/>
        </w:rPr>
        <w:t>21.3.</w:t>
      </w:r>
      <w:r w:rsidR="000A776B" w:rsidRPr="00A17024">
        <w:rPr>
          <w:lang w:eastAsia="lt-LT"/>
        </w:rPr>
        <w:t xml:space="preserve"> atitinka </w:t>
      </w:r>
      <w:r w:rsidR="00276E7C" w:rsidRPr="00A17024">
        <w:rPr>
          <w:lang w:eastAsia="lt-LT"/>
        </w:rPr>
        <w:t>Centro</w:t>
      </w:r>
      <w:r w:rsidR="000A776B" w:rsidRPr="00A17024">
        <w:rPr>
          <w:lang w:eastAsia="lt-LT"/>
        </w:rPr>
        <w:t xml:space="preserve"> veiklą reglamentuojančiuose įstatymuose nustatytus specialiuosius reikalavimus arba </w:t>
      </w:r>
      <w:r w:rsidR="00276E7C" w:rsidRPr="00A17024">
        <w:rPr>
          <w:lang w:eastAsia="lt-LT"/>
        </w:rPr>
        <w:t>Centro</w:t>
      </w:r>
      <w:r w:rsidR="000A776B" w:rsidRPr="00A17024">
        <w:rPr>
          <w:lang w:eastAsia="lt-LT"/>
        </w:rPr>
        <w:t xml:space="preserve"> savininko teises ir pareigas įgyvendinančios institucijos nustatytus profesinės patirties, kvalifikacijos, užsienio kalbų mokėjimo lygio ir (ar) skaitmeninio raštingumo reikalavimus.</w:t>
      </w:r>
    </w:p>
    <w:p w14:paraId="66439C9D" w14:textId="77777777" w:rsidR="00EF5061" w:rsidRPr="00A17024" w:rsidRDefault="00EF5061" w:rsidP="005D20C2">
      <w:pPr>
        <w:widowControl w:val="0"/>
        <w:spacing w:line="360" w:lineRule="auto"/>
        <w:ind w:firstLine="720"/>
        <w:jc w:val="both"/>
        <w:rPr>
          <w:lang w:eastAsia="lt-LT"/>
        </w:rPr>
      </w:pPr>
      <w:r w:rsidRPr="00A17024">
        <w:rPr>
          <w:lang w:eastAsia="lt-LT"/>
        </w:rPr>
        <w:t>22.</w:t>
      </w:r>
      <w:r w:rsidR="000A776B" w:rsidRPr="00A17024">
        <w:rPr>
          <w:lang w:eastAsia="lt-LT"/>
        </w:rPr>
        <w:t xml:space="preserve"> </w:t>
      </w:r>
      <w:r w:rsidR="00602B2B" w:rsidRPr="00A17024">
        <w:rPr>
          <w:lang w:eastAsia="lt-LT"/>
        </w:rPr>
        <w:t>Centro direktorius (arba kandidatas)</w:t>
      </w:r>
      <w:r w:rsidR="000A776B" w:rsidRPr="00A17024">
        <w:rPr>
          <w:lang w:eastAsia="lt-LT"/>
        </w:rPr>
        <w:t xml:space="preserve"> yra laikomas nepriekaištingos reputacijos</w:t>
      </w:r>
      <w:r w:rsidR="00602B2B" w:rsidRPr="00A17024">
        <w:rPr>
          <w:lang w:eastAsia="lt-LT"/>
        </w:rPr>
        <w:t xml:space="preserve">, </w:t>
      </w:r>
      <w:r w:rsidR="000A776B" w:rsidRPr="00A17024">
        <w:rPr>
          <w:lang w:eastAsia="lt-LT"/>
        </w:rPr>
        <w:t>jeigu jis atitinka Lietuvos Respublikos valstybės tarnybos įstatyme nustatytus nepriekaištingos reputacijos reikalavimus įstaigų vadovams.</w:t>
      </w:r>
    </w:p>
    <w:p w14:paraId="4ADC2946" w14:textId="77777777" w:rsidR="00EF5061" w:rsidRPr="00A17024" w:rsidRDefault="00EF5061" w:rsidP="005D20C2">
      <w:pPr>
        <w:widowControl w:val="0"/>
        <w:spacing w:line="360" w:lineRule="auto"/>
        <w:ind w:firstLine="720"/>
        <w:jc w:val="both"/>
      </w:pPr>
      <w:r w:rsidRPr="00A17024">
        <w:t>23</w:t>
      </w:r>
      <w:r w:rsidR="00C41868" w:rsidRPr="00A17024">
        <w:t xml:space="preserve">. Centro direktorius tiesiogiai pavaldus Savivaldybės merui, atskaitingas − Savivaldybės merui </w:t>
      </w:r>
      <w:r w:rsidR="00C41868" w:rsidRPr="00A17024">
        <w:rPr>
          <w:bCs/>
        </w:rPr>
        <w:t>ir Savivaldybės tarybai.</w:t>
      </w:r>
      <w:r w:rsidR="00C41868" w:rsidRPr="00A17024">
        <w:t xml:space="preserve"> </w:t>
      </w:r>
    </w:p>
    <w:p w14:paraId="7B282E07" w14:textId="77777777" w:rsidR="00B51212" w:rsidRPr="00A17024" w:rsidRDefault="0093414B" w:rsidP="005D20C2">
      <w:pPr>
        <w:widowControl w:val="0"/>
        <w:spacing w:line="360" w:lineRule="auto"/>
        <w:ind w:firstLine="720"/>
        <w:jc w:val="both"/>
      </w:pPr>
      <w:r w:rsidRPr="00A17024">
        <w:t>2</w:t>
      </w:r>
      <w:r w:rsidR="00EF5061" w:rsidRPr="00A17024">
        <w:t>4</w:t>
      </w:r>
      <w:r w:rsidRPr="00A17024">
        <w:t xml:space="preserve">. </w:t>
      </w:r>
      <w:r w:rsidR="0067262C" w:rsidRPr="00A17024">
        <w:t>Centro di</w:t>
      </w:r>
      <w:r w:rsidR="00B51212" w:rsidRPr="00A17024">
        <w:t>rektorius turi pavaduotoją, kurį teisės aktų nustatyta tvarka skiria į pareigas ir atleidžia iš jų Centro direktorius.</w:t>
      </w:r>
      <w:r w:rsidR="00C029C1" w:rsidRPr="00A17024">
        <w:t xml:space="preserve"> Centro direktoriaus pavaduotojas laikinai pavaduoja Centro direktorių atostogų, komandiruočių, laikino nedarbingumo metu ar kitais atvejais jam negalint eiti pareigų.</w:t>
      </w:r>
      <w:r w:rsidR="002E4B7F" w:rsidRPr="00A17024">
        <w:t xml:space="preserve"> </w:t>
      </w:r>
      <w:r w:rsidR="002E4B7F" w:rsidRPr="00A17024">
        <w:rPr>
          <w:iCs/>
          <w:sz w:val="23"/>
          <w:szCs w:val="23"/>
        </w:rPr>
        <w:t xml:space="preserve">Nesant </w:t>
      </w:r>
      <w:r w:rsidR="00817B14" w:rsidRPr="00A17024">
        <w:rPr>
          <w:iCs/>
          <w:sz w:val="23"/>
          <w:szCs w:val="23"/>
        </w:rPr>
        <w:t>Centro</w:t>
      </w:r>
      <w:r w:rsidR="002E4B7F" w:rsidRPr="00A17024">
        <w:rPr>
          <w:iCs/>
          <w:sz w:val="23"/>
          <w:szCs w:val="23"/>
        </w:rPr>
        <w:t xml:space="preserve"> direktoriaus ir pavaduotojo, direktoriaus </w:t>
      </w:r>
      <w:r w:rsidR="00814A50" w:rsidRPr="00A17024">
        <w:rPr>
          <w:iCs/>
          <w:sz w:val="23"/>
          <w:szCs w:val="23"/>
        </w:rPr>
        <w:t>funkcijas laikinai atlieka</w:t>
      </w:r>
      <w:r w:rsidR="002E4B7F" w:rsidRPr="00A17024">
        <w:rPr>
          <w:iCs/>
          <w:sz w:val="23"/>
          <w:szCs w:val="23"/>
        </w:rPr>
        <w:t xml:space="preserve"> </w:t>
      </w:r>
      <w:r w:rsidRPr="00A17024">
        <w:rPr>
          <w:iCs/>
          <w:sz w:val="23"/>
          <w:szCs w:val="23"/>
        </w:rPr>
        <w:t>Centro darbuotojas, kurio pareigybės aprašyme yra įrašyta ši funkcija</w:t>
      </w:r>
      <w:r w:rsidR="002E4B7F" w:rsidRPr="00A17024">
        <w:rPr>
          <w:iCs/>
          <w:sz w:val="23"/>
          <w:szCs w:val="23"/>
        </w:rPr>
        <w:t>.</w:t>
      </w:r>
    </w:p>
    <w:p w14:paraId="4F7ACD4F" w14:textId="71EAA79F" w:rsidR="00A4753A" w:rsidRPr="00A17024" w:rsidRDefault="001A6209" w:rsidP="005D20C2">
      <w:pPr>
        <w:spacing w:line="360" w:lineRule="auto"/>
        <w:ind w:firstLine="720"/>
      </w:pPr>
      <w:r w:rsidRPr="00A17024">
        <w:t>2</w:t>
      </w:r>
      <w:r w:rsidR="00EF5061" w:rsidRPr="00A17024">
        <w:t>5</w:t>
      </w:r>
      <w:r w:rsidR="00AC4067" w:rsidRPr="00A17024">
        <w:t xml:space="preserve">. </w:t>
      </w:r>
      <w:r w:rsidR="00A4753A" w:rsidRPr="00A17024">
        <w:t>Centro veikla organizuojama pagal:</w:t>
      </w:r>
    </w:p>
    <w:p w14:paraId="352338D3" w14:textId="522D8628" w:rsidR="0043688D" w:rsidRPr="00A17024" w:rsidRDefault="0093414B" w:rsidP="005D20C2">
      <w:pPr>
        <w:spacing w:line="360" w:lineRule="auto"/>
        <w:ind w:firstLine="720"/>
        <w:jc w:val="both"/>
      </w:pPr>
      <w:r w:rsidRPr="00A17024">
        <w:lastRenderedPageBreak/>
        <w:t>2</w:t>
      </w:r>
      <w:r w:rsidR="00EF5061" w:rsidRPr="00A17024">
        <w:t>5</w:t>
      </w:r>
      <w:r w:rsidR="00A4753A" w:rsidRPr="00A17024">
        <w:t xml:space="preserve">.1. </w:t>
      </w:r>
      <w:r w:rsidR="00D029C8" w:rsidRPr="00A17024">
        <w:t>strateginį planą</w:t>
      </w:r>
      <w:r w:rsidR="0043688D" w:rsidRPr="00A17024">
        <w:t xml:space="preserve">, kuriam </w:t>
      </w:r>
      <w:r w:rsidR="00F659F4" w:rsidRPr="00A17024">
        <w:t>pritaria</w:t>
      </w:r>
      <w:r w:rsidR="0043688D" w:rsidRPr="00A17024">
        <w:t xml:space="preserve"> Savivaldybės meras ar jo įgaliotas asmuo, tvirtin</w:t>
      </w:r>
      <w:r w:rsidR="00F659F4" w:rsidRPr="00A17024">
        <w:t xml:space="preserve">a </w:t>
      </w:r>
      <w:r w:rsidR="0043688D" w:rsidRPr="00A17024">
        <w:t>Centro direktorius;</w:t>
      </w:r>
    </w:p>
    <w:p w14:paraId="2347CA6D" w14:textId="77777777" w:rsidR="00773D57" w:rsidRPr="00A17024" w:rsidRDefault="0043688D" w:rsidP="005D20C2">
      <w:pPr>
        <w:pStyle w:val="Default"/>
        <w:spacing w:line="360" w:lineRule="auto"/>
        <w:ind w:firstLine="720"/>
        <w:jc w:val="both"/>
        <w:rPr>
          <w:lang w:val="lt-LT"/>
        </w:rPr>
      </w:pPr>
      <w:r w:rsidRPr="00A17024">
        <w:rPr>
          <w:lang w:val="lt-LT"/>
        </w:rPr>
        <w:t>25.2. metinį veiklos</w:t>
      </w:r>
      <w:r w:rsidR="008D25CB" w:rsidRPr="00A17024">
        <w:rPr>
          <w:lang w:val="lt-LT"/>
        </w:rPr>
        <w:t xml:space="preserve"> planą, kurį </w:t>
      </w:r>
      <w:r w:rsidR="00773D57" w:rsidRPr="00A17024">
        <w:rPr>
          <w:lang w:val="lt-LT"/>
        </w:rPr>
        <w:t>derina Savivaldybės administracijos skyrius,</w:t>
      </w:r>
      <w:r w:rsidR="00B10E47" w:rsidRPr="00A17024">
        <w:rPr>
          <w:lang w:val="lt-LT"/>
        </w:rPr>
        <w:t xml:space="preserve"> atsakingas už sportą,</w:t>
      </w:r>
      <w:r w:rsidR="00773D57" w:rsidRPr="00A17024">
        <w:rPr>
          <w:lang w:val="lt-LT"/>
        </w:rPr>
        <w:t xml:space="preserve"> tvirtina Centro direktorius;</w:t>
      </w:r>
    </w:p>
    <w:p w14:paraId="142D6DEC" w14:textId="77777777" w:rsidR="0043688D" w:rsidRPr="00A17024" w:rsidRDefault="00773D57" w:rsidP="005D20C2">
      <w:pPr>
        <w:pStyle w:val="Default"/>
        <w:spacing w:line="360" w:lineRule="auto"/>
        <w:ind w:firstLine="720"/>
        <w:jc w:val="both"/>
        <w:rPr>
          <w:lang w:val="lt-LT"/>
        </w:rPr>
      </w:pPr>
      <w:r w:rsidRPr="00A17024">
        <w:rPr>
          <w:color w:val="auto"/>
          <w:lang w:val="lt-LT"/>
        </w:rPr>
        <w:t>25.3. sportinio ugdymo planą, kur</w:t>
      </w:r>
      <w:r w:rsidR="001E1678" w:rsidRPr="00A17024">
        <w:rPr>
          <w:color w:val="auto"/>
          <w:lang w:val="lt-LT"/>
        </w:rPr>
        <w:t xml:space="preserve">į derina Savivaldybės meras </w:t>
      </w:r>
      <w:r w:rsidR="006E6E4F" w:rsidRPr="00A17024">
        <w:rPr>
          <w:lang w:val="lt-LT"/>
        </w:rPr>
        <w:t>ar jo įgaliot</w:t>
      </w:r>
      <w:r w:rsidR="001E1678" w:rsidRPr="00A17024">
        <w:rPr>
          <w:lang w:val="lt-LT"/>
        </w:rPr>
        <w:t>as</w:t>
      </w:r>
      <w:r w:rsidR="006E6E4F" w:rsidRPr="00A17024">
        <w:rPr>
          <w:lang w:val="lt-LT"/>
        </w:rPr>
        <w:t xml:space="preserve"> asm</w:t>
      </w:r>
      <w:r w:rsidR="001E1678" w:rsidRPr="00A17024">
        <w:rPr>
          <w:lang w:val="lt-LT"/>
        </w:rPr>
        <w:t>uo, tvirtina Centro direktorius</w:t>
      </w:r>
      <w:r w:rsidR="006E6E4F" w:rsidRPr="00A17024">
        <w:rPr>
          <w:lang w:val="lt-LT"/>
        </w:rPr>
        <w:t xml:space="preserve">. </w:t>
      </w:r>
    </w:p>
    <w:p w14:paraId="2DDEC4A9" w14:textId="77777777" w:rsidR="00A4753A" w:rsidRPr="00A17024" w:rsidRDefault="0043688D" w:rsidP="005D20C2">
      <w:pPr>
        <w:spacing w:line="360" w:lineRule="auto"/>
        <w:ind w:firstLine="720"/>
        <w:jc w:val="both"/>
      </w:pPr>
      <w:r w:rsidRPr="00A17024">
        <w:t>26</w:t>
      </w:r>
      <w:r w:rsidR="00FA4722" w:rsidRPr="00A17024">
        <w:t>.</w:t>
      </w:r>
      <w:r w:rsidR="00A4753A" w:rsidRPr="00A17024">
        <w:t xml:space="preserve"> </w:t>
      </w:r>
      <w:r w:rsidR="0067262C" w:rsidRPr="00A17024">
        <w:t>Centro d</w:t>
      </w:r>
      <w:r w:rsidR="00A4753A" w:rsidRPr="00A17024">
        <w:t>irektori</w:t>
      </w:r>
      <w:r w:rsidR="00735C60" w:rsidRPr="00A17024">
        <w:t>a</w:t>
      </w:r>
      <w:r w:rsidR="00A4753A" w:rsidRPr="00A17024">
        <w:t>us</w:t>
      </w:r>
      <w:r w:rsidR="00735C60" w:rsidRPr="00A17024">
        <w:t xml:space="preserve"> kompetencija</w:t>
      </w:r>
      <w:r w:rsidR="00A4753A" w:rsidRPr="00A17024">
        <w:t>:</w:t>
      </w:r>
    </w:p>
    <w:p w14:paraId="562B5DA3" w14:textId="77777777" w:rsidR="00DB5550" w:rsidRPr="00A17024" w:rsidRDefault="00735C60" w:rsidP="005D20C2">
      <w:pPr>
        <w:pStyle w:val="prastasiniatinklio"/>
        <w:spacing w:line="360" w:lineRule="auto"/>
        <w:ind w:firstLine="720"/>
        <w:jc w:val="both"/>
        <w:rPr>
          <w:color w:val="000000"/>
        </w:rPr>
      </w:pPr>
      <w:r w:rsidRPr="00A17024">
        <w:t>2</w:t>
      </w:r>
      <w:r w:rsidR="00DB5550" w:rsidRPr="00A17024">
        <w:t>6</w:t>
      </w:r>
      <w:r w:rsidR="00AC4067" w:rsidRPr="00A17024">
        <w:t xml:space="preserve">.1. </w:t>
      </w:r>
      <w:r w:rsidR="00C029C1" w:rsidRPr="00A17024">
        <w:rPr>
          <w:color w:val="000000"/>
        </w:rPr>
        <w:t xml:space="preserve">organizuoja Centro </w:t>
      </w:r>
      <w:r w:rsidR="00B63726" w:rsidRPr="00A17024">
        <w:rPr>
          <w:color w:val="000000"/>
        </w:rPr>
        <w:t>darbą, kad būtų įgyvendintas Centro tikslas ir atliekamos nustatytos funkcijos</w:t>
      </w:r>
      <w:r w:rsidR="00C029C1" w:rsidRPr="00A17024">
        <w:rPr>
          <w:color w:val="000000"/>
        </w:rPr>
        <w:t>;</w:t>
      </w:r>
    </w:p>
    <w:p w14:paraId="58B412AD" w14:textId="77777777" w:rsidR="00DB5550" w:rsidRPr="00A17024" w:rsidRDefault="00B63726" w:rsidP="005D20C2">
      <w:pPr>
        <w:pStyle w:val="prastasiniatinklio"/>
        <w:spacing w:line="360" w:lineRule="auto"/>
        <w:ind w:firstLine="720"/>
        <w:jc w:val="both"/>
        <w:rPr>
          <w:color w:val="000000"/>
        </w:rPr>
      </w:pPr>
      <w:r w:rsidRPr="00A17024">
        <w:rPr>
          <w:color w:val="000000"/>
        </w:rPr>
        <w:t>2</w:t>
      </w:r>
      <w:r w:rsidR="00DB5550" w:rsidRPr="00A17024">
        <w:rPr>
          <w:color w:val="000000"/>
        </w:rPr>
        <w:t>6</w:t>
      </w:r>
      <w:r w:rsidRPr="00A17024">
        <w:rPr>
          <w:color w:val="000000"/>
        </w:rPr>
        <w:t>.</w:t>
      </w:r>
      <w:r w:rsidR="00206232" w:rsidRPr="00A17024">
        <w:rPr>
          <w:color w:val="000000"/>
        </w:rPr>
        <w:t>2</w:t>
      </w:r>
      <w:r w:rsidRPr="00A17024">
        <w:rPr>
          <w:color w:val="000000"/>
        </w:rPr>
        <w:t xml:space="preserve">. užtikrina, kad Centro veikloje būtų laikomasi įstatymų, kitų teisės aktų ir </w:t>
      </w:r>
      <w:r w:rsidR="00A14305" w:rsidRPr="00A17024">
        <w:rPr>
          <w:color w:val="000000"/>
        </w:rPr>
        <w:t>šių Nuostatų</w:t>
      </w:r>
      <w:r w:rsidRPr="00A17024">
        <w:rPr>
          <w:color w:val="000000"/>
        </w:rPr>
        <w:t>;</w:t>
      </w:r>
    </w:p>
    <w:p w14:paraId="0F3D563C" w14:textId="77777777" w:rsidR="00B63726" w:rsidRPr="00A17024" w:rsidRDefault="00B63726" w:rsidP="005D20C2">
      <w:pPr>
        <w:pStyle w:val="prastasiniatinklio"/>
        <w:spacing w:line="360" w:lineRule="auto"/>
        <w:ind w:firstLine="720"/>
        <w:jc w:val="both"/>
        <w:rPr>
          <w:b/>
          <w:color w:val="000000"/>
        </w:rPr>
      </w:pPr>
      <w:r w:rsidRPr="00A17024">
        <w:rPr>
          <w:color w:val="000000"/>
        </w:rPr>
        <w:t>2</w:t>
      </w:r>
      <w:r w:rsidR="001E1678" w:rsidRPr="00A17024">
        <w:rPr>
          <w:color w:val="000000"/>
        </w:rPr>
        <w:t>6</w:t>
      </w:r>
      <w:r w:rsidRPr="00A17024">
        <w:rPr>
          <w:color w:val="000000"/>
        </w:rPr>
        <w:t>.</w:t>
      </w:r>
      <w:r w:rsidR="00206232" w:rsidRPr="00A17024">
        <w:rPr>
          <w:color w:val="000000"/>
        </w:rPr>
        <w:t>3.</w:t>
      </w:r>
      <w:r w:rsidRPr="00A17024">
        <w:rPr>
          <w:color w:val="000000"/>
        </w:rPr>
        <w:t xml:space="preserve"> nustatyta tvarka priima </w:t>
      </w:r>
      <w:r w:rsidR="00A14305" w:rsidRPr="00A17024">
        <w:rPr>
          <w:color w:val="000000"/>
        </w:rPr>
        <w:t xml:space="preserve">į pareigas </w:t>
      </w:r>
      <w:r w:rsidRPr="00A17024">
        <w:rPr>
          <w:color w:val="000000"/>
        </w:rPr>
        <w:t xml:space="preserve">ir atleidžia </w:t>
      </w:r>
      <w:r w:rsidR="00A14305" w:rsidRPr="00A17024">
        <w:rPr>
          <w:color w:val="000000"/>
        </w:rPr>
        <w:t xml:space="preserve">iš jų </w:t>
      </w:r>
      <w:r w:rsidRPr="00A17024">
        <w:rPr>
          <w:color w:val="000000"/>
        </w:rPr>
        <w:t>Centro darbuotojus</w:t>
      </w:r>
      <w:r w:rsidR="00805229" w:rsidRPr="00A17024">
        <w:rPr>
          <w:color w:val="000000"/>
        </w:rPr>
        <w:t>;</w:t>
      </w:r>
    </w:p>
    <w:p w14:paraId="3F21F80A" w14:textId="59FD2D2E" w:rsidR="00AB4AD2" w:rsidRPr="00A17024" w:rsidRDefault="00B63726" w:rsidP="005D20C2">
      <w:pPr>
        <w:pStyle w:val="prastasiniatinklio"/>
        <w:spacing w:line="360" w:lineRule="auto"/>
        <w:ind w:firstLine="720"/>
        <w:jc w:val="both"/>
        <w:rPr>
          <w:color w:val="000000"/>
        </w:rPr>
      </w:pPr>
      <w:r w:rsidRPr="00A17024">
        <w:rPr>
          <w:color w:val="000000"/>
        </w:rPr>
        <w:t>2</w:t>
      </w:r>
      <w:r w:rsidR="001E1678" w:rsidRPr="00A17024">
        <w:rPr>
          <w:color w:val="000000"/>
        </w:rPr>
        <w:t>6</w:t>
      </w:r>
      <w:r w:rsidRPr="00A17024">
        <w:rPr>
          <w:color w:val="000000"/>
        </w:rPr>
        <w:t xml:space="preserve">.4. </w:t>
      </w:r>
      <w:r w:rsidR="00A14305" w:rsidRPr="00A17024">
        <w:rPr>
          <w:color w:val="000000"/>
        </w:rPr>
        <w:t xml:space="preserve">nustato </w:t>
      </w:r>
      <w:r w:rsidRPr="00A17024">
        <w:rPr>
          <w:color w:val="000000"/>
        </w:rPr>
        <w:t xml:space="preserve">Centro struktūrą ir </w:t>
      </w:r>
      <w:r w:rsidR="00A14305" w:rsidRPr="00A17024">
        <w:rPr>
          <w:color w:val="000000"/>
        </w:rPr>
        <w:t xml:space="preserve">darbuotojų </w:t>
      </w:r>
      <w:r w:rsidRPr="00A17024">
        <w:rPr>
          <w:color w:val="000000"/>
        </w:rPr>
        <w:t>pareigybių sąrašą</w:t>
      </w:r>
      <w:r w:rsidR="00A14305" w:rsidRPr="00A17024">
        <w:rPr>
          <w:color w:val="000000"/>
        </w:rPr>
        <w:t>;</w:t>
      </w:r>
    </w:p>
    <w:p w14:paraId="153572F9" w14:textId="60BB2BC7" w:rsidR="001E1678" w:rsidRPr="00A17024" w:rsidRDefault="00AB4AD2" w:rsidP="005D20C2">
      <w:pPr>
        <w:pStyle w:val="prastasiniatinklio"/>
        <w:tabs>
          <w:tab w:val="left" w:pos="851"/>
        </w:tabs>
        <w:spacing w:line="360" w:lineRule="auto"/>
        <w:ind w:firstLine="720"/>
        <w:jc w:val="both"/>
        <w:rPr>
          <w:color w:val="000000"/>
        </w:rPr>
      </w:pPr>
      <w:r w:rsidRPr="00A17024">
        <w:rPr>
          <w:color w:val="000000"/>
        </w:rPr>
        <w:t>2</w:t>
      </w:r>
      <w:r w:rsidR="001E1678" w:rsidRPr="00A17024">
        <w:rPr>
          <w:color w:val="000000"/>
        </w:rPr>
        <w:t>6</w:t>
      </w:r>
      <w:r w:rsidRPr="00A17024">
        <w:rPr>
          <w:color w:val="000000"/>
        </w:rPr>
        <w:t>.5. n</w:t>
      </w:r>
      <w:r w:rsidR="00A14305" w:rsidRPr="00A17024">
        <w:rPr>
          <w:color w:val="000000"/>
        </w:rPr>
        <w:t>ustato Centro darbuotojų darbo apmokėjimo sistemą, jeigu Centre nėra sudaryta kolektyvinė sutartis;</w:t>
      </w:r>
    </w:p>
    <w:p w14:paraId="3E887E0B" w14:textId="078B6AFB" w:rsidR="001E1678" w:rsidRPr="00A17024" w:rsidRDefault="00735C60" w:rsidP="005D20C2">
      <w:pPr>
        <w:pStyle w:val="prastasiniatinklio"/>
        <w:tabs>
          <w:tab w:val="left" w:pos="851"/>
        </w:tabs>
        <w:spacing w:line="360" w:lineRule="auto"/>
        <w:ind w:firstLine="720"/>
        <w:jc w:val="both"/>
        <w:rPr>
          <w:color w:val="000000"/>
        </w:rPr>
      </w:pPr>
      <w:r w:rsidRPr="00A17024">
        <w:rPr>
          <w:color w:val="000000"/>
        </w:rPr>
        <w:t>2</w:t>
      </w:r>
      <w:r w:rsidR="001E1678" w:rsidRPr="00A17024">
        <w:rPr>
          <w:color w:val="000000"/>
        </w:rPr>
        <w:t>6</w:t>
      </w:r>
      <w:r w:rsidRPr="00A17024">
        <w:rPr>
          <w:color w:val="000000"/>
        </w:rPr>
        <w:t>.</w:t>
      </w:r>
      <w:r w:rsidR="00EE4922" w:rsidRPr="00A17024">
        <w:rPr>
          <w:color w:val="000000"/>
        </w:rPr>
        <w:t>6</w:t>
      </w:r>
      <w:r w:rsidRPr="00A17024">
        <w:rPr>
          <w:color w:val="000000"/>
        </w:rPr>
        <w:t xml:space="preserve">. organizuoja Centro </w:t>
      </w:r>
      <w:r w:rsidR="00A14305" w:rsidRPr="00A17024">
        <w:rPr>
          <w:color w:val="000000"/>
        </w:rPr>
        <w:t>finansinę</w:t>
      </w:r>
      <w:r w:rsidRPr="00A17024">
        <w:rPr>
          <w:color w:val="000000"/>
        </w:rPr>
        <w:t xml:space="preserve"> apskaitą pagal Lietu</w:t>
      </w:r>
      <w:r w:rsidR="00214427" w:rsidRPr="00A17024">
        <w:rPr>
          <w:color w:val="000000"/>
        </w:rPr>
        <w:t>v</w:t>
      </w:r>
      <w:r w:rsidRPr="00A17024">
        <w:rPr>
          <w:color w:val="000000"/>
        </w:rPr>
        <w:t>os Respublikos</w:t>
      </w:r>
      <w:r w:rsidR="00A70E28" w:rsidRPr="00A17024">
        <w:rPr>
          <w:color w:val="000000"/>
        </w:rPr>
        <w:t xml:space="preserve"> </w:t>
      </w:r>
      <w:r w:rsidR="00A14305" w:rsidRPr="00A17024">
        <w:rPr>
          <w:color w:val="000000"/>
        </w:rPr>
        <w:t>finansinės</w:t>
      </w:r>
      <w:r w:rsidRPr="00A17024">
        <w:rPr>
          <w:color w:val="000000"/>
        </w:rPr>
        <w:t xml:space="preserve"> apskaitos įstatymą;</w:t>
      </w:r>
    </w:p>
    <w:p w14:paraId="15583FB2" w14:textId="0A93D210" w:rsidR="001E1678" w:rsidRPr="00A17024" w:rsidRDefault="00A14305" w:rsidP="005D20C2">
      <w:pPr>
        <w:pStyle w:val="prastasiniatinklio"/>
        <w:tabs>
          <w:tab w:val="left" w:pos="851"/>
        </w:tabs>
        <w:spacing w:line="360" w:lineRule="auto"/>
        <w:ind w:firstLine="720"/>
        <w:jc w:val="both"/>
        <w:rPr>
          <w:color w:val="000000"/>
        </w:rPr>
      </w:pPr>
      <w:r w:rsidRPr="00A17024">
        <w:rPr>
          <w:color w:val="000000"/>
        </w:rPr>
        <w:t>2</w:t>
      </w:r>
      <w:r w:rsidR="001E1678" w:rsidRPr="00A17024">
        <w:rPr>
          <w:color w:val="000000"/>
        </w:rPr>
        <w:t>6</w:t>
      </w:r>
      <w:r w:rsidRPr="00A17024">
        <w:rPr>
          <w:color w:val="000000"/>
        </w:rPr>
        <w:t>.7. užtikrina racionalų ir taupų lėšų ir turto naudojimą, Centro veiksmingos vidaus kontrolės sistemos sukūrimą, jos veikimą ir tobulinimą;</w:t>
      </w:r>
    </w:p>
    <w:p w14:paraId="75903F04" w14:textId="63EE7019" w:rsidR="001E1678" w:rsidRPr="00A17024" w:rsidRDefault="00206232" w:rsidP="005D20C2">
      <w:pPr>
        <w:pStyle w:val="prastasiniatinklio"/>
        <w:tabs>
          <w:tab w:val="left" w:pos="851"/>
        </w:tabs>
        <w:spacing w:line="360" w:lineRule="auto"/>
        <w:ind w:firstLine="720"/>
        <w:jc w:val="both"/>
        <w:rPr>
          <w:color w:val="000000"/>
          <w:spacing w:val="20"/>
        </w:rPr>
      </w:pPr>
      <w:r w:rsidRPr="00A17024">
        <w:rPr>
          <w:color w:val="000000"/>
        </w:rPr>
        <w:t>2</w:t>
      </w:r>
      <w:r w:rsidR="001E1678" w:rsidRPr="00A17024">
        <w:rPr>
          <w:color w:val="000000"/>
        </w:rPr>
        <w:t>6</w:t>
      </w:r>
      <w:r w:rsidRPr="00A17024">
        <w:rPr>
          <w:color w:val="000000"/>
        </w:rPr>
        <w:t>.</w:t>
      </w:r>
      <w:r w:rsidR="00EE4922" w:rsidRPr="00A17024">
        <w:rPr>
          <w:color w:val="000000"/>
        </w:rPr>
        <w:t>8</w:t>
      </w:r>
      <w:r w:rsidRPr="00A17024">
        <w:rPr>
          <w:color w:val="000000"/>
        </w:rPr>
        <w:t>. garantuoja, kad pagal Lietuvos Respublikos</w:t>
      </w:r>
      <w:r w:rsidRPr="00A17024">
        <w:rPr>
          <w:rFonts w:ascii="Tahoma" w:hAnsi="Tahoma" w:cs="Tahoma"/>
          <w:color w:val="000000"/>
        </w:rPr>
        <w:t xml:space="preserve"> </w:t>
      </w:r>
      <w:r w:rsidRPr="00A17024">
        <w:rPr>
          <w:color w:val="000000"/>
        </w:rPr>
        <w:t xml:space="preserve">viešojo sektoriaus atskaitomybės </w:t>
      </w:r>
      <w:r w:rsidRPr="00A17024">
        <w:rPr>
          <w:color w:val="000000"/>
          <w:spacing w:val="20"/>
        </w:rPr>
        <w:t>įstatymą</w:t>
      </w:r>
      <w:r w:rsidRPr="00A17024">
        <w:rPr>
          <w:color w:val="000000"/>
        </w:rPr>
        <w:t xml:space="preserve"> teikiami ataskaitų rinkiniai ir statistinės ataskaitos būtų teisingi</w:t>
      </w:r>
      <w:r w:rsidR="00A14305" w:rsidRPr="00A17024">
        <w:rPr>
          <w:color w:val="000000"/>
        </w:rPr>
        <w:t xml:space="preserve"> ir pateikti laiku</w:t>
      </w:r>
      <w:r w:rsidRPr="00A17024">
        <w:rPr>
          <w:color w:val="000000"/>
          <w:spacing w:val="20"/>
        </w:rPr>
        <w:t>;</w:t>
      </w:r>
    </w:p>
    <w:p w14:paraId="39CE74DD" w14:textId="4D4F6970" w:rsidR="001E1678" w:rsidRPr="00A17024" w:rsidRDefault="00E17195" w:rsidP="005D20C2">
      <w:pPr>
        <w:pStyle w:val="prastasiniatinklio"/>
        <w:tabs>
          <w:tab w:val="left" w:pos="851"/>
        </w:tabs>
        <w:spacing w:line="360" w:lineRule="auto"/>
        <w:ind w:firstLine="720"/>
        <w:jc w:val="both"/>
        <w:rPr>
          <w:color w:val="000000"/>
        </w:rPr>
      </w:pPr>
      <w:r w:rsidRPr="00A17024">
        <w:rPr>
          <w:color w:val="000000"/>
        </w:rPr>
        <w:t>2</w:t>
      </w:r>
      <w:r w:rsidR="001E1678" w:rsidRPr="00A17024">
        <w:rPr>
          <w:color w:val="000000"/>
        </w:rPr>
        <w:t>6</w:t>
      </w:r>
      <w:r w:rsidRPr="00A17024">
        <w:rPr>
          <w:color w:val="000000"/>
        </w:rPr>
        <w:t>.</w:t>
      </w:r>
      <w:r w:rsidR="001D15EB" w:rsidRPr="00A17024">
        <w:rPr>
          <w:color w:val="000000"/>
        </w:rPr>
        <w:t>9</w:t>
      </w:r>
      <w:r w:rsidRPr="00A17024">
        <w:rPr>
          <w:color w:val="000000"/>
        </w:rPr>
        <w:t>. užtikrin</w:t>
      </w:r>
      <w:r w:rsidR="009706D3" w:rsidRPr="00A17024">
        <w:rPr>
          <w:color w:val="000000"/>
        </w:rPr>
        <w:t>a</w:t>
      </w:r>
      <w:r w:rsidRPr="00A17024">
        <w:rPr>
          <w:color w:val="000000"/>
        </w:rPr>
        <w:t xml:space="preserve"> savo darbuotojams saugias ir sveikas darbo sąlygas;</w:t>
      </w:r>
    </w:p>
    <w:p w14:paraId="4066183A" w14:textId="7A8CDF47" w:rsidR="001E1678" w:rsidRPr="00A17024" w:rsidRDefault="00E17195" w:rsidP="005D20C2">
      <w:pPr>
        <w:pStyle w:val="prastasiniatinklio"/>
        <w:tabs>
          <w:tab w:val="left" w:pos="851"/>
        </w:tabs>
        <w:spacing w:line="360" w:lineRule="auto"/>
        <w:ind w:firstLine="720"/>
        <w:jc w:val="both"/>
        <w:rPr>
          <w:color w:val="000000"/>
        </w:rPr>
      </w:pPr>
      <w:r w:rsidRPr="00A17024">
        <w:rPr>
          <w:color w:val="000000"/>
        </w:rPr>
        <w:t>2</w:t>
      </w:r>
      <w:r w:rsidR="001E1678" w:rsidRPr="00A17024">
        <w:rPr>
          <w:color w:val="000000"/>
        </w:rPr>
        <w:t>6</w:t>
      </w:r>
      <w:r w:rsidR="001D15EB" w:rsidRPr="00A17024">
        <w:rPr>
          <w:color w:val="000000"/>
        </w:rPr>
        <w:t>.10</w:t>
      </w:r>
      <w:r w:rsidRPr="00A17024">
        <w:rPr>
          <w:color w:val="000000"/>
        </w:rPr>
        <w:t>. nustatyta tvarka nagrinė</w:t>
      </w:r>
      <w:r w:rsidR="009706D3" w:rsidRPr="00A17024">
        <w:rPr>
          <w:color w:val="000000"/>
        </w:rPr>
        <w:t>ja</w:t>
      </w:r>
      <w:r w:rsidRPr="00A17024">
        <w:rPr>
          <w:color w:val="000000"/>
        </w:rPr>
        <w:t xml:space="preserve"> juridinių bei fizinių asmenų prašymus, pasiūlymus, piliečių skundus ir pagal savo kompetenciją spr</w:t>
      </w:r>
      <w:r w:rsidR="009706D3" w:rsidRPr="00A17024">
        <w:rPr>
          <w:color w:val="000000"/>
        </w:rPr>
        <w:t>endžia</w:t>
      </w:r>
      <w:r w:rsidRPr="00A17024">
        <w:rPr>
          <w:color w:val="000000"/>
        </w:rPr>
        <w:t xml:space="preserve"> keliam</w:t>
      </w:r>
      <w:r w:rsidR="003E5E18" w:rsidRPr="00A17024">
        <w:rPr>
          <w:color w:val="000000"/>
        </w:rPr>
        <w:t>a</w:t>
      </w:r>
      <w:r w:rsidRPr="00A17024">
        <w:rPr>
          <w:color w:val="000000"/>
        </w:rPr>
        <w:t xml:space="preserve">s </w:t>
      </w:r>
      <w:r w:rsidR="003E5E18" w:rsidRPr="00A17024">
        <w:rPr>
          <w:color w:val="000000"/>
        </w:rPr>
        <w:t>problemas</w:t>
      </w:r>
      <w:r w:rsidRPr="00A17024">
        <w:rPr>
          <w:color w:val="000000"/>
        </w:rPr>
        <w:t>;</w:t>
      </w:r>
    </w:p>
    <w:p w14:paraId="27BC5006" w14:textId="095E8EB9" w:rsidR="001E1678" w:rsidRPr="00A17024" w:rsidRDefault="0066473A" w:rsidP="005D20C2">
      <w:pPr>
        <w:pStyle w:val="prastasiniatinklio"/>
        <w:tabs>
          <w:tab w:val="left" w:pos="851"/>
        </w:tabs>
        <w:spacing w:line="360" w:lineRule="auto"/>
        <w:ind w:firstLine="720"/>
        <w:jc w:val="both"/>
        <w:rPr>
          <w:color w:val="000000"/>
        </w:rPr>
      </w:pPr>
      <w:r w:rsidRPr="00A17024">
        <w:t>2</w:t>
      </w:r>
      <w:r w:rsidR="001E1678" w:rsidRPr="00A17024">
        <w:t>6</w:t>
      </w:r>
      <w:r w:rsidR="0088287B" w:rsidRPr="00A17024">
        <w:t>.</w:t>
      </w:r>
      <w:r w:rsidR="001D15EB" w:rsidRPr="00A17024">
        <w:t>11</w:t>
      </w:r>
      <w:r w:rsidR="0088287B" w:rsidRPr="00A17024">
        <w:t xml:space="preserve">. </w:t>
      </w:r>
      <w:r w:rsidR="0088287B" w:rsidRPr="00A17024">
        <w:rPr>
          <w:color w:val="000000"/>
        </w:rPr>
        <w:t>atstovauja</w:t>
      </w:r>
      <w:r w:rsidR="009706D3" w:rsidRPr="00A17024">
        <w:rPr>
          <w:color w:val="000000"/>
        </w:rPr>
        <w:t xml:space="preserve"> arba įgalioja kitus asmenis atstovauti</w:t>
      </w:r>
      <w:r w:rsidR="001D15EB" w:rsidRPr="00A17024">
        <w:rPr>
          <w:color w:val="000000"/>
        </w:rPr>
        <w:t xml:space="preserve"> Centrą</w:t>
      </w:r>
      <w:r w:rsidR="009706D3" w:rsidRPr="00A17024">
        <w:rPr>
          <w:color w:val="000000"/>
        </w:rPr>
        <w:t xml:space="preserve"> teisme </w:t>
      </w:r>
      <w:r w:rsidR="00653416" w:rsidRPr="00A17024">
        <w:rPr>
          <w:color w:val="000000"/>
        </w:rPr>
        <w:t xml:space="preserve">bei </w:t>
      </w:r>
      <w:r w:rsidR="009706D3" w:rsidRPr="00A17024">
        <w:rPr>
          <w:color w:val="000000"/>
        </w:rPr>
        <w:t>kitose įstaigose ir  institucijose</w:t>
      </w:r>
      <w:r w:rsidR="0088287B" w:rsidRPr="00A17024">
        <w:rPr>
          <w:color w:val="000000"/>
        </w:rPr>
        <w:t>;</w:t>
      </w:r>
    </w:p>
    <w:p w14:paraId="7E56BFAE" w14:textId="0B96004A" w:rsidR="001E1678" w:rsidRPr="00A17024" w:rsidRDefault="0066473A" w:rsidP="005D20C2">
      <w:pPr>
        <w:pStyle w:val="prastasiniatinklio"/>
        <w:tabs>
          <w:tab w:val="left" w:pos="851"/>
        </w:tabs>
        <w:spacing w:line="360" w:lineRule="auto"/>
        <w:ind w:firstLine="720"/>
        <w:jc w:val="both"/>
        <w:rPr>
          <w:color w:val="000000"/>
        </w:rPr>
      </w:pPr>
      <w:r w:rsidRPr="00A17024">
        <w:rPr>
          <w:color w:val="000000"/>
        </w:rPr>
        <w:t>2</w:t>
      </w:r>
      <w:r w:rsidR="001E1678" w:rsidRPr="00A17024">
        <w:rPr>
          <w:color w:val="000000"/>
        </w:rPr>
        <w:t>6</w:t>
      </w:r>
      <w:r w:rsidR="00C029C1" w:rsidRPr="00A17024">
        <w:rPr>
          <w:color w:val="000000"/>
        </w:rPr>
        <w:t>.</w:t>
      </w:r>
      <w:r w:rsidR="001D15EB" w:rsidRPr="00A17024">
        <w:rPr>
          <w:color w:val="000000"/>
        </w:rPr>
        <w:t>12</w:t>
      </w:r>
      <w:r w:rsidR="00C029C1" w:rsidRPr="00A17024">
        <w:rPr>
          <w:color w:val="000000"/>
        </w:rPr>
        <w:t>. planuoja Centro žmogiškuosius, materialiu</w:t>
      </w:r>
      <w:r w:rsidR="003E5E18" w:rsidRPr="00A17024">
        <w:rPr>
          <w:color w:val="000000"/>
        </w:rPr>
        <w:t>osius ir finansinius išteklius;</w:t>
      </w:r>
    </w:p>
    <w:p w14:paraId="61047DAE" w14:textId="1495C963" w:rsidR="001E1678" w:rsidRPr="00A17024" w:rsidRDefault="009706D3" w:rsidP="005D20C2">
      <w:pPr>
        <w:pStyle w:val="prastasiniatinklio"/>
        <w:tabs>
          <w:tab w:val="left" w:pos="851"/>
        </w:tabs>
        <w:spacing w:line="360" w:lineRule="auto"/>
        <w:ind w:firstLine="720"/>
        <w:jc w:val="both"/>
        <w:rPr>
          <w:color w:val="000000"/>
        </w:rPr>
      </w:pPr>
      <w:r w:rsidRPr="00A17024">
        <w:rPr>
          <w:color w:val="000000"/>
        </w:rPr>
        <w:t>2</w:t>
      </w:r>
      <w:r w:rsidR="001E1678" w:rsidRPr="00A17024">
        <w:rPr>
          <w:color w:val="000000"/>
        </w:rPr>
        <w:t>6</w:t>
      </w:r>
      <w:r w:rsidR="001D15EB" w:rsidRPr="00A17024">
        <w:rPr>
          <w:color w:val="000000"/>
        </w:rPr>
        <w:t>.13</w:t>
      </w:r>
      <w:r w:rsidR="00C029C1" w:rsidRPr="00A17024">
        <w:rPr>
          <w:color w:val="000000"/>
        </w:rPr>
        <w:t>. teisės aktų nustatyta tvarka pagal patvirtintą darbo užmokesčio fondą nustato darbuotojų atlyginimus</w:t>
      </w:r>
      <w:r w:rsidR="00805229" w:rsidRPr="00A17024">
        <w:rPr>
          <w:color w:val="000000"/>
        </w:rPr>
        <w:t>,</w:t>
      </w:r>
      <w:r w:rsidR="00805229" w:rsidRPr="00A17024">
        <w:rPr>
          <w:b/>
          <w:color w:val="000000"/>
        </w:rPr>
        <w:t xml:space="preserve"> </w:t>
      </w:r>
      <w:r w:rsidR="00805229" w:rsidRPr="00A17024">
        <w:rPr>
          <w:color w:val="000000"/>
        </w:rPr>
        <w:t>skatina juos, skiria drausmines nuobaudas</w:t>
      </w:r>
      <w:r w:rsidR="00C029C1" w:rsidRPr="00A17024">
        <w:rPr>
          <w:color w:val="000000"/>
        </w:rPr>
        <w:t>;</w:t>
      </w:r>
    </w:p>
    <w:p w14:paraId="045665A4" w14:textId="515B9EC6" w:rsidR="001E1678" w:rsidRPr="00A17024" w:rsidRDefault="0066473A" w:rsidP="005D20C2">
      <w:pPr>
        <w:pStyle w:val="prastasiniatinklio"/>
        <w:tabs>
          <w:tab w:val="left" w:pos="851"/>
        </w:tabs>
        <w:spacing w:line="360" w:lineRule="auto"/>
        <w:ind w:firstLine="720"/>
        <w:jc w:val="both"/>
        <w:rPr>
          <w:color w:val="000000"/>
        </w:rPr>
      </w:pPr>
      <w:r w:rsidRPr="00A17024">
        <w:rPr>
          <w:color w:val="000000"/>
        </w:rPr>
        <w:t>2</w:t>
      </w:r>
      <w:r w:rsidR="001E1678" w:rsidRPr="00A17024">
        <w:rPr>
          <w:color w:val="000000"/>
        </w:rPr>
        <w:t>6</w:t>
      </w:r>
      <w:r w:rsidR="00601173" w:rsidRPr="00A17024">
        <w:rPr>
          <w:color w:val="000000"/>
        </w:rPr>
        <w:t>.</w:t>
      </w:r>
      <w:r w:rsidRPr="00A17024">
        <w:rPr>
          <w:color w:val="000000"/>
        </w:rPr>
        <w:t>1</w:t>
      </w:r>
      <w:r w:rsidR="001D15EB" w:rsidRPr="00A17024">
        <w:rPr>
          <w:color w:val="000000"/>
        </w:rPr>
        <w:t>4</w:t>
      </w:r>
      <w:r w:rsidR="00314415" w:rsidRPr="00A17024">
        <w:rPr>
          <w:color w:val="000000"/>
        </w:rPr>
        <w:t xml:space="preserve">. įstatymų ir kitų teisės aktų nustatyta tvarka </w:t>
      </w:r>
      <w:r w:rsidR="00F70571" w:rsidRPr="00A17024">
        <w:rPr>
          <w:color w:val="000000"/>
        </w:rPr>
        <w:t xml:space="preserve">sudaro </w:t>
      </w:r>
      <w:r w:rsidR="00314415" w:rsidRPr="00A17024">
        <w:rPr>
          <w:color w:val="000000"/>
        </w:rPr>
        <w:t>sutartis su fiziniais ir juridiniais asmenim</w:t>
      </w:r>
      <w:r w:rsidR="00601173" w:rsidRPr="00A17024">
        <w:rPr>
          <w:color w:val="000000"/>
        </w:rPr>
        <w:t>i</w:t>
      </w:r>
      <w:r w:rsidR="004C7F09" w:rsidRPr="00A17024">
        <w:rPr>
          <w:color w:val="000000"/>
        </w:rPr>
        <w:t>s;</w:t>
      </w:r>
    </w:p>
    <w:p w14:paraId="0185E780" w14:textId="42E6FA88" w:rsidR="001E1678" w:rsidRPr="00A17024" w:rsidRDefault="009706D3" w:rsidP="005D20C2">
      <w:pPr>
        <w:pStyle w:val="prastasiniatinklio"/>
        <w:tabs>
          <w:tab w:val="left" w:pos="851"/>
        </w:tabs>
        <w:spacing w:line="360" w:lineRule="auto"/>
        <w:ind w:firstLine="720"/>
        <w:jc w:val="both"/>
      </w:pPr>
      <w:r w:rsidRPr="00A17024">
        <w:t>2</w:t>
      </w:r>
      <w:r w:rsidR="001E1678" w:rsidRPr="00A17024">
        <w:t>6</w:t>
      </w:r>
      <w:r w:rsidR="0066473A" w:rsidRPr="00A17024">
        <w:t>.1</w:t>
      </w:r>
      <w:r w:rsidR="001D15EB" w:rsidRPr="00A17024">
        <w:t>5</w:t>
      </w:r>
      <w:r w:rsidR="00A4753A" w:rsidRPr="00A17024">
        <w:t>. organizuoja ir vykdo sportininkų priėmimą į Centrą ir</w:t>
      </w:r>
      <w:r w:rsidRPr="00A17024">
        <w:t>,</w:t>
      </w:r>
      <w:r w:rsidR="00A4753A" w:rsidRPr="00A17024">
        <w:t xml:space="preserve"> </w:t>
      </w:r>
      <w:r w:rsidR="00BB23DF" w:rsidRPr="00A17024">
        <w:t xml:space="preserve">su </w:t>
      </w:r>
      <w:r w:rsidR="00536688" w:rsidRPr="00A17024">
        <w:t xml:space="preserve">jais </w:t>
      </w:r>
      <w:r w:rsidR="00BB23DF" w:rsidRPr="00A17024">
        <w:t>arba jų tėvais</w:t>
      </w:r>
      <w:r w:rsidRPr="00A17024">
        <w:t>,</w:t>
      </w:r>
      <w:r w:rsidR="00BB23DF" w:rsidRPr="00A17024">
        <w:t xml:space="preserve"> </w:t>
      </w:r>
      <w:r w:rsidR="00A4753A" w:rsidRPr="00A17024">
        <w:t>sudaro sutartis teisės aktų nustatyta tvarka;</w:t>
      </w:r>
    </w:p>
    <w:p w14:paraId="090EBF58" w14:textId="3225FCC3" w:rsidR="001E1678" w:rsidRPr="00A17024" w:rsidRDefault="009706D3" w:rsidP="005D20C2">
      <w:pPr>
        <w:pStyle w:val="prastasiniatinklio"/>
        <w:tabs>
          <w:tab w:val="left" w:pos="851"/>
        </w:tabs>
        <w:spacing w:line="360" w:lineRule="auto"/>
        <w:ind w:firstLine="720"/>
        <w:jc w:val="both"/>
        <w:rPr>
          <w:color w:val="000000"/>
        </w:rPr>
      </w:pPr>
      <w:r w:rsidRPr="00A17024">
        <w:rPr>
          <w:color w:val="000000"/>
        </w:rPr>
        <w:t>2</w:t>
      </w:r>
      <w:r w:rsidR="001E1678" w:rsidRPr="00A17024">
        <w:rPr>
          <w:color w:val="000000"/>
        </w:rPr>
        <w:t>6</w:t>
      </w:r>
      <w:r w:rsidRPr="00A17024">
        <w:rPr>
          <w:color w:val="000000"/>
        </w:rPr>
        <w:t>.1</w:t>
      </w:r>
      <w:r w:rsidR="001E1678" w:rsidRPr="00A17024">
        <w:rPr>
          <w:color w:val="000000"/>
        </w:rPr>
        <w:t>6</w:t>
      </w:r>
      <w:r w:rsidR="00C73AA8" w:rsidRPr="00A17024">
        <w:rPr>
          <w:color w:val="000000"/>
        </w:rPr>
        <w:t xml:space="preserve">. </w:t>
      </w:r>
      <w:r w:rsidRPr="00A17024">
        <w:rPr>
          <w:color w:val="000000"/>
        </w:rPr>
        <w:t>tvirtina Centro darbo tvarkos taisykles</w:t>
      </w:r>
      <w:r w:rsidR="00653416" w:rsidRPr="00A17024">
        <w:rPr>
          <w:color w:val="000000"/>
        </w:rPr>
        <w:t>;</w:t>
      </w:r>
    </w:p>
    <w:p w14:paraId="15CF3C09" w14:textId="765E9802" w:rsidR="001E1678" w:rsidRPr="00A17024" w:rsidRDefault="001E1678" w:rsidP="005D20C2">
      <w:pPr>
        <w:pStyle w:val="prastasiniatinklio"/>
        <w:tabs>
          <w:tab w:val="left" w:pos="851"/>
        </w:tabs>
        <w:spacing w:line="360" w:lineRule="auto"/>
        <w:ind w:firstLine="720"/>
        <w:jc w:val="both"/>
      </w:pPr>
      <w:r w:rsidRPr="00A17024">
        <w:rPr>
          <w:color w:val="000000"/>
        </w:rPr>
        <w:t>26</w:t>
      </w:r>
      <w:r w:rsidR="00C73AA8" w:rsidRPr="00A17024">
        <w:t>.1</w:t>
      </w:r>
      <w:r w:rsidRPr="00A17024">
        <w:t>7</w:t>
      </w:r>
      <w:r w:rsidR="00A4753A" w:rsidRPr="00A17024">
        <w:t xml:space="preserve">. leidžia </w:t>
      </w:r>
      <w:r w:rsidR="00C62A46" w:rsidRPr="00A17024">
        <w:t xml:space="preserve">Centro veiklą reglamentuojančius </w:t>
      </w:r>
      <w:r w:rsidR="00A4753A" w:rsidRPr="00A17024">
        <w:t>įsakymus, kontroliuoja jų vykdymą;</w:t>
      </w:r>
    </w:p>
    <w:p w14:paraId="4A3ED290" w14:textId="25FA7665" w:rsidR="001E1678" w:rsidRPr="00A17024" w:rsidRDefault="0066473A" w:rsidP="005D20C2">
      <w:pPr>
        <w:pStyle w:val="prastasiniatinklio"/>
        <w:tabs>
          <w:tab w:val="left" w:pos="851"/>
        </w:tabs>
        <w:spacing w:line="360" w:lineRule="auto"/>
        <w:ind w:firstLine="720"/>
        <w:jc w:val="both"/>
      </w:pPr>
      <w:r w:rsidRPr="00A17024">
        <w:lastRenderedPageBreak/>
        <w:t>2</w:t>
      </w:r>
      <w:r w:rsidR="001E1678" w:rsidRPr="00A17024">
        <w:t>6</w:t>
      </w:r>
      <w:r w:rsidR="00334D2A" w:rsidRPr="00A17024">
        <w:t>.</w:t>
      </w:r>
      <w:r w:rsidR="00C73AA8" w:rsidRPr="00A17024">
        <w:t>1</w:t>
      </w:r>
      <w:r w:rsidR="001E1678" w:rsidRPr="00A17024">
        <w:t>8</w:t>
      </w:r>
      <w:r w:rsidR="00A4753A" w:rsidRPr="00A17024">
        <w:t xml:space="preserve">. rūpinasi </w:t>
      </w:r>
      <w:r w:rsidR="00132D1E" w:rsidRPr="00A17024">
        <w:t xml:space="preserve">trenerių ir </w:t>
      </w:r>
      <w:r w:rsidR="00A4753A" w:rsidRPr="00A17024">
        <w:t>darbuotojų profesiniu tobulėjimu, sudaro jiems sąlygas tobulinti kvalifikaciją</w:t>
      </w:r>
      <w:r w:rsidR="000B1A31" w:rsidRPr="00A17024">
        <w:t xml:space="preserve"> ir organizuoja jų atestaciją</w:t>
      </w:r>
      <w:r w:rsidR="00A4753A" w:rsidRPr="00A17024">
        <w:t xml:space="preserve"> </w:t>
      </w:r>
      <w:r w:rsidR="001D15EB" w:rsidRPr="00A17024">
        <w:t xml:space="preserve">Lietuvos Respublikos švietimo, mokslo ir sporto ministro </w:t>
      </w:r>
      <w:r w:rsidR="00A4753A" w:rsidRPr="00A17024">
        <w:t>nustatyta tvarka;</w:t>
      </w:r>
    </w:p>
    <w:p w14:paraId="6720C3BA" w14:textId="149CC94D" w:rsidR="001E1678" w:rsidRPr="00A17024" w:rsidRDefault="008D2C4C" w:rsidP="005D20C2">
      <w:pPr>
        <w:pStyle w:val="prastasiniatinklio"/>
        <w:tabs>
          <w:tab w:val="left" w:pos="851"/>
        </w:tabs>
        <w:spacing w:line="360" w:lineRule="auto"/>
        <w:ind w:firstLine="720"/>
        <w:jc w:val="both"/>
      </w:pPr>
      <w:r w:rsidRPr="00A17024">
        <w:t>2</w:t>
      </w:r>
      <w:r w:rsidR="001E1678" w:rsidRPr="00A17024">
        <w:t>6</w:t>
      </w:r>
      <w:r w:rsidRPr="00A17024">
        <w:t>.</w:t>
      </w:r>
      <w:r w:rsidR="001E1678" w:rsidRPr="00A17024">
        <w:t>19</w:t>
      </w:r>
      <w:r w:rsidR="00132D1E" w:rsidRPr="00A17024">
        <w:t xml:space="preserve">. vykdo </w:t>
      </w:r>
      <w:r w:rsidR="00653416" w:rsidRPr="00A17024">
        <w:t xml:space="preserve">kitas teisės aktais nustatytas funkcijas, </w:t>
      </w:r>
      <w:r w:rsidR="00132D1E" w:rsidRPr="00A17024">
        <w:t>Savivaldybės tarybos</w:t>
      </w:r>
      <w:r w:rsidR="00AB4AD2" w:rsidRPr="00A17024">
        <w:t>, Savivaldybės</w:t>
      </w:r>
      <w:r w:rsidR="00132D1E" w:rsidRPr="00A17024">
        <w:t xml:space="preserve"> </w:t>
      </w:r>
      <w:r w:rsidR="00AB4AD2" w:rsidRPr="00A17024">
        <w:t xml:space="preserve">mero ar jo įgalioto asmens </w:t>
      </w:r>
      <w:r w:rsidR="00132D1E" w:rsidRPr="00A17024">
        <w:t>sprendimu</w:t>
      </w:r>
      <w:r w:rsidR="00653416" w:rsidRPr="00A17024">
        <w:t>s</w:t>
      </w:r>
      <w:r w:rsidR="00AB4AD2" w:rsidRPr="00A17024">
        <w:t>;</w:t>
      </w:r>
    </w:p>
    <w:p w14:paraId="6F019DD2" w14:textId="5DE342D2" w:rsidR="00A4753A" w:rsidRPr="00A17024" w:rsidRDefault="008D2C4C" w:rsidP="005D20C2">
      <w:pPr>
        <w:pStyle w:val="prastasiniatinklio"/>
        <w:tabs>
          <w:tab w:val="left" w:pos="851"/>
        </w:tabs>
        <w:spacing w:line="360" w:lineRule="auto"/>
        <w:ind w:firstLine="720"/>
        <w:jc w:val="both"/>
      </w:pPr>
      <w:r w:rsidRPr="00A17024">
        <w:t>2</w:t>
      </w:r>
      <w:r w:rsidR="001E1678" w:rsidRPr="00A17024">
        <w:t>6</w:t>
      </w:r>
      <w:r w:rsidR="007367FF" w:rsidRPr="00A17024">
        <w:t>.2</w:t>
      </w:r>
      <w:r w:rsidR="001E1678" w:rsidRPr="00A17024">
        <w:t>0</w:t>
      </w:r>
      <w:r w:rsidR="00A4753A" w:rsidRPr="00A17024">
        <w:t xml:space="preserve">. atsako už Lietuvos Respublikos įstatymų ir kitų teisės aktų laikymąsi Centre, už demokratinį Centro valdymą, bendruomenės narių informavimą, </w:t>
      </w:r>
      <w:r w:rsidR="00696DC1" w:rsidRPr="00A17024">
        <w:t>Centro veiklos rezultatus.</w:t>
      </w:r>
    </w:p>
    <w:p w14:paraId="2C1066AB" w14:textId="6166CC23" w:rsidR="003710B3" w:rsidRPr="00A17024" w:rsidRDefault="00E66A1F" w:rsidP="005D20C2">
      <w:pPr>
        <w:spacing w:line="360" w:lineRule="auto"/>
        <w:jc w:val="both"/>
      </w:pPr>
      <w:r w:rsidRPr="00A17024">
        <w:t xml:space="preserve"> </w:t>
      </w:r>
    </w:p>
    <w:p w14:paraId="0C3F7ED3" w14:textId="77777777" w:rsidR="00EE0280" w:rsidRPr="00A17024" w:rsidRDefault="00EE0280" w:rsidP="00D073A3">
      <w:pPr>
        <w:pStyle w:val="CentrBold"/>
        <w:rPr>
          <w:rFonts w:ascii="Times New Roman" w:hAnsi="Times New Roman" w:cs="Times New Roman"/>
          <w:sz w:val="24"/>
          <w:szCs w:val="24"/>
          <w:lang w:val="lt-LT"/>
        </w:rPr>
      </w:pPr>
      <w:r w:rsidRPr="00A17024">
        <w:rPr>
          <w:rStyle w:val="Grietas"/>
          <w:b/>
          <w:color w:val="000000"/>
          <w:sz w:val="24"/>
          <w:szCs w:val="24"/>
          <w:lang w:val="lt-LT"/>
        </w:rPr>
        <w:t>V</w:t>
      </w:r>
      <w:r w:rsidRPr="00A17024">
        <w:rPr>
          <w:rFonts w:ascii="Times New Roman" w:hAnsi="Times New Roman" w:cs="Times New Roman"/>
          <w:sz w:val="24"/>
          <w:szCs w:val="24"/>
          <w:lang w:val="lt-LT"/>
        </w:rPr>
        <w:t xml:space="preserve"> SKYRIUS</w:t>
      </w:r>
    </w:p>
    <w:p w14:paraId="7AF109D0" w14:textId="77777777" w:rsidR="00EE0280" w:rsidRPr="00A17024" w:rsidRDefault="00EE0280" w:rsidP="00D073A3">
      <w:pPr>
        <w:pStyle w:val="prastasiniatinklio"/>
        <w:jc w:val="center"/>
        <w:rPr>
          <w:rStyle w:val="Grietas"/>
          <w:color w:val="000000"/>
        </w:rPr>
      </w:pPr>
      <w:r w:rsidRPr="00A17024">
        <w:rPr>
          <w:rStyle w:val="Grietas"/>
          <w:color w:val="000000"/>
        </w:rPr>
        <w:t xml:space="preserve"> DARBO SANTYKIAI</w:t>
      </w:r>
      <w:r w:rsidR="00C6036E" w:rsidRPr="00A17024">
        <w:rPr>
          <w:rStyle w:val="Grietas"/>
          <w:color w:val="000000"/>
        </w:rPr>
        <w:t xml:space="preserve">, </w:t>
      </w:r>
      <w:r w:rsidRPr="00A17024">
        <w:rPr>
          <w:rStyle w:val="Grietas"/>
          <w:color w:val="000000"/>
        </w:rPr>
        <w:t>DARBO APMOKĖJIMAS</w:t>
      </w:r>
      <w:r w:rsidR="00C6036E" w:rsidRPr="00A17024">
        <w:rPr>
          <w:rStyle w:val="Grietas"/>
          <w:color w:val="000000"/>
        </w:rPr>
        <w:t xml:space="preserve"> IR KVALIFIKACIJOS TOBULINIMAS</w:t>
      </w:r>
    </w:p>
    <w:p w14:paraId="0C12745D" w14:textId="77777777" w:rsidR="00D073A3" w:rsidRPr="00A17024" w:rsidRDefault="00D073A3" w:rsidP="00D073A3">
      <w:pPr>
        <w:pStyle w:val="prastasiniatinklio"/>
        <w:jc w:val="center"/>
        <w:rPr>
          <w:color w:val="000000"/>
        </w:rPr>
      </w:pPr>
    </w:p>
    <w:p w14:paraId="3B06DABE" w14:textId="5D343C60" w:rsidR="00EE0280" w:rsidRPr="00A17024" w:rsidRDefault="0093414B" w:rsidP="005D20C2">
      <w:pPr>
        <w:pStyle w:val="prastasiniatinklio"/>
        <w:spacing w:line="360" w:lineRule="auto"/>
        <w:ind w:firstLine="720"/>
        <w:jc w:val="both"/>
        <w:rPr>
          <w:color w:val="000000"/>
        </w:rPr>
      </w:pPr>
      <w:r w:rsidRPr="00A17024">
        <w:rPr>
          <w:color w:val="000000"/>
        </w:rPr>
        <w:t>2</w:t>
      </w:r>
      <w:r w:rsidR="00A406A0" w:rsidRPr="00A17024">
        <w:rPr>
          <w:color w:val="000000"/>
        </w:rPr>
        <w:t>7</w:t>
      </w:r>
      <w:r w:rsidR="00EE0280" w:rsidRPr="00A17024">
        <w:rPr>
          <w:color w:val="000000"/>
        </w:rPr>
        <w:t xml:space="preserve">. </w:t>
      </w:r>
      <w:r w:rsidR="00524FDF" w:rsidRPr="00A17024">
        <w:rPr>
          <w:color w:val="000000"/>
        </w:rPr>
        <w:t>Centro</w:t>
      </w:r>
      <w:r w:rsidR="00EE0280" w:rsidRPr="00A17024">
        <w:rPr>
          <w:color w:val="000000"/>
        </w:rPr>
        <w:t xml:space="preserve"> darbuotojų darbo santykius reglamentuoja Lietuvos Respublikos darbo kodeksas ir kiti teisės aktai.</w:t>
      </w:r>
    </w:p>
    <w:p w14:paraId="11028564" w14:textId="37FD0C29" w:rsidR="005A6A88" w:rsidRPr="00A17024" w:rsidRDefault="003C57FC" w:rsidP="005D20C2">
      <w:pPr>
        <w:pStyle w:val="prastasiniatinklio"/>
        <w:spacing w:line="360" w:lineRule="auto"/>
        <w:ind w:firstLine="720"/>
        <w:jc w:val="both"/>
      </w:pPr>
      <w:r w:rsidRPr="00A17024">
        <w:t>2</w:t>
      </w:r>
      <w:r w:rsidR="00A406A0" w:rsidRPr="00A17024">
        <w:t>8</w:t>
      </w:r>
      <w:r w:rsidR="00EE0280" w:rsidRPr="00A17024">
        <w:t xml:space="preserve">. </w:t>
      </w:r>
      <w:r w:rsidR="003D4710" w:rsidRPr="00A17024">
        <w:t>Ce</w:t>
      </w:r>
      <w:r w:rsidR="005A6A88" w:rsidRPr="00A17024">
        <w:t xml:space="preserve">ntro direktoriaus, jo pavaduotojų, trenerių, kitų darbuotojų darbo užmokestis nustatomas vadovaujantis Lietuvos Respublikos darbo kodeksu, </w:t>
      </w:r>
      <w:r w:rsidR="00814A50" w:rsidRPr="00A17024">
        <w:t xml:space="preserve">Lietuvos Respublikos </w:t>
      </w:r>
      <w:r w:rsidR="00A406A0" w:rsidRPr="00A17024">
        <w:t xml:space="preserve">biudžetinių </w:t>
      </w:r>
      <w:r w:rsidR="00814A50" w:rsidRPr="00A17024">
        <w:t>įstaigų darbuotojų ir komisijų narių darbo apmokėjimo įstatymu</w:t>
      </w:r>
      <w:r w:rsidR="001103D2" w:rsidRPr="00A17024">
        <w:t xml:space="preserve"> </w:t>
      </w:r>
      <w:r w:rsidR="005A6A88" w:rsidRPr="00A17024">
        <w:t>ir kitais teisės aktais.</w:t>
      </w:r>
    </w:p>
    <w:p w14:paraId="28C4030E" w14:textId="7F1F8686" w:rsidR="00C6036E" w:rsidRPr="00A17024" w:rsidRDefault="003C57FC" w:rsidP="005D20C2">
      <w:pPr>
        <w:spacing w:line="360" w:lineRule="auto"/>
        <w:ind w:firstLine="720"/>
        <w:jc w:val="both"/>
        <w:textAlignment w:val="baseline"/>
      </w:pPr>
      <w:r w:rsidRPr="00A17024">
        <w:t>2</w:t>
      </w:r>
      <w:r w:rsidR="00A406A0" w:rsidRPr="00A17024">
        <w:t>9</w:t>
      </w:r>
      <w:r w:rsidR="00C6036E" w:rsidRPr="00A17024">
        <w:t xml:space="preserve">. Centro treneriai kvalifikaciją tobulina </w:t>
      </w:r>
      <w:r w:rsidR="0076113F" w:rsidRPr="00A17024">
        <w:t>Lietuvos Respublikos švietimo, mokslo ir sporto ministro</w:t>
      </w:r>
      <w:r w:rsidR="00C6036E" w:rsidRPr="00A17024">
        <w:t xml:space="preserve"> nustatyta tvarka.</w:t>
      </w:r>
    </w:p>
    <w:p w14:paraId="02B5ECA2" w14:textId="7778C880" w:rsidR="00EE0280" w:rsidRPr="00A17024" w:rsidRDefault="00A406A0" w:rsidP="005D20C2">
      <w:pPr>
        <w:spacing w:line="360" w:lineRule="auto"/>
        <w:ind w:firstLine="720"/>
        <w:jc w:val="both"/>
      </w:pPr>
      <w:r w:rsidRPr="00A17024">
        <w:t>30</w:t>
      </w:r>
      <w:r w:rsidR="005A6A88" w:rsidRPr="00A17024">
        <w:t>. Centro direktorius, jo pavaduotojas (-ai), treneriai ir kiti darbuotojai atestuojami Lietuvos Respublikos įstatymų, Lietuvos Respublikos Vyriausybės nutarimų</w:t>
      </w:r>
      <w:r w:rsidR="0075798F" w:rsidRPr="00A17024">
        <w:t>,</w:t>
      </w:r>
      <w:r w:rsidR="00206CCE" w:rsidRPr="00A17024">
        <w:t xml:space="preserve"> Lietuvos Respublikos švietimo, mokslo ir sporto ministro įsakym</w:t>
      </w:r>
      <w:r w:rsidR="0075798F" w:rsidRPr="00A17024">
        <w:t>ų</w:t>
      </w:r>
      <w:r w:rsidR="005A6A88" w:rsidRPr="00A17024">
        <w:t xml:space="preserve"> ir kitų teisės aktų nustatyta tvarka.</w:t>
      </w:r>
    </w:p>
    <w:p w14:paraId="1843AD57" w14:textId="77777777" w:rsidR="00206CCE" w:rsidRPr="00A17024" w:rsidRDefault="00206CCE" w:rsidP="008D2C4C">
      <w:pPr>
        <w:pStyle w:val="CentrBold"/>
        <w:rPr>
          <w:rStyle w:val="Grietas"/>
          <w:b/>
          <w:sz w:val="24"/>
          <w:szCs w:val="24"/>
          <w:lang w:val="lt-LT"/>
        </w:rPr>
      </w:pPr>
    </w:p>
    <w:p w14:paraId="775D95B5" w14:textId="77777777" w:rsidR="00EE0280" w:rsidRPr="00A17024" w:rsidRDefault="00EE0280" w:rsidP="008D2C4C">
      <w:pPr>
        <w:pStyle w:val="CentrBold"/>
        <w:rPr>
          <w:rFonts w:ascii="Times New Roman" w:hAnsi="Times New Roman" w:cs="Times New Roman"/>
          <w:sz w:val="24"/>
          <w:szCs w:val="24"/>
          <w:lang w:val="lt-LT"/>
        </w:rPr>
      </w:pPr>
      <w:r w:rsidRPr="00A17024">
        <w:rPr>
          <w:rStyle w:val="Grietas"/>
          <w:b/>
          <w:sz w:val="24"/>
          <w:szCs w:val="24"/>
          <w:lang w:val="lt-LT"/>
        </w:rPr>
        <w:t>VI</w:t>
      </w:r>
      <w:r w:rsidRPr="00A17024">
        <w:rPr>
          <w:rFonts w:ascii="Times New Roman" w:hAnsi="Times New Roman" w:cs="Times New Roman"/>
          <w:b w:val="0"/>
          <w:sz w:val="24"/>
          <w:szCs w:val="24"/>
          <w:lang w:val="lt-LT"/>
        </w:rPr>
        <w:t xml:space="preserve"> </w:t>
      </w:r>
      <w:r w:rsidRPr="00A17024">
        <w:rPr>
          <w:rFonts w:ascii="Times New Roman" w:hAnsi="Times New Roman" w:cs="Times New Roman"/>
          <w:sz w:val="24"/>
          <w:szCs w:val="24"/>
          <w:lang w:val="lt-LT"/>
        </w:rPr>
        <w:t>SKYRIUS</w:t>
      </w:r>
    </w:p>
    <w:p w14:paraId="5C452CF3" w14:textId="77777777" w:rsidR="0023755D" w:rsidRPr="00A17024" w:rsidRDefault="00EE0280" w:rsidP="0023755D">
      <w:pPr>
        <w:pStyle w:val="prastasiniatinklio"/>
        <w:jc w:val="center"/>
        <w:rPr>
          <w:rStyle w:val="Grietas"/>
          <w:color w:val="000000"/>
        </w:rPr>
      </w:pPr>
      <w:r w:rsidRPr="00A17024">
        <w:rPr>
          <w:rStyle w:val="Grietas"/>
        </w:rPr>
        <w:t xml:space="preserve"> </w:t>
      </w:r>
      <w:r w:rsidR="00C6036E" w:rsidRPr="00A17024">
        <w:rPr>
          <w:rStyle w:val="Grietas"/>
        </w:rPr>
        <w:t xml:space="preserve">CENTRO </w:t>
      </w:r>
      <w:r w:rsidR="0023755D" w:rsidRPr="00A17024">
        <w:rPr>
          <w:rStyle w:val="Grietas"/>
        </w:rPr>
        <w:t xml:space="preserve">TURTAS, </w:t>
      </w:r>
      <w:r w:rsidRPr="00A17024">
        <w:rPr>
          <w:rStyle w:val="Grietas"/>
        </w:rPr>
        <w:t>LĖŠ</w:t>
      </w:r>
      <w:r w:rsidR="0023755D" w:rsidRPr="00A17024">
        <w:rPr>
          <w:rStyle w:val="Grietas"/>
        </w:rPr>
        <w:t>OS,</w:t>
      </w:r>
      <w:r w:rsidRPr="00A17024">
        <w:rPr>
          <w:rStyle w:val="Grietas"/>
        </w:rPr>
        <w:t xml:space="preserve"> JŲ NAUDOJIMO TVARKA</w:t>
      </w:r>
      <w:r w:rsidR="0023755D" w:rsidRPr="00A17024">
        <w:rPr>
          <w:rStyle w:val="Grietas"/>
        </w:rPr>
        <w:t>, FINANSINĖS VEIKLOS KONTROLĖ,</w:t>
      </w:r>
      <w:r w:rsidR="0023755D" w:rsidRPr="00A17024">
        <w:rPr>
          <w:rStyle w:val="Grietas"/>
          <w:color w:val="000000"/>
        </w:rPr>
        <w:t xml:space="preserve"> VEIKLOS PRIEŽIŪRA</w:t>
      </w:r>
    </w:p>
    <w:p w14:paraId="64DA4B34" w14:textId="77777777" w:rsidR="0023755D" w:rsidRPr="00A17024" w:rsidRDefault="0023755D" w:rsidP="0023755D">
      <w:pPr>
        <w:pStyle w:val="prastasiniatinklio"/>
        <w:jc w:val="center"/>
        <w:rPr>
          <w:rStyle w:val="Grietas"/>
          <w:color w:val="000000"/>
        </w:rPr>
      </w:pPr>
    </w:p>
    <w:p w14:paraId="2583FD6F" w14:textId="3B8BB16C" w:rsidR="00EA2C40" w:rsidRPr="00A17024" w:rsidRDefault="008207E4" w:rsidP="005D20C2">
      <w:pPr>
        <w:pStyle w:val="Betarp"/>
        <w:tabs>
          <w:tab w:val="left" w:pos="851"/>
        </w:tabs>
        <w:spacing w:line="360" w:lineRule="auto"/>
        <w:ind w:firstLine="720"/>
        <w:jc w:val="both"/>
        <w:rPr>
          <w:rStyle w:val="fontstyle01"/>
        </w:rPr>
      </w:pPr>
      <w:r w:rsidRPr="00A17024">
        <w:rPr>
          <w:rStyle w:val="fontstyle01"/>
        </w:rPr>
        <w:t>31</w:t>
      </w:r>
      <w:r w:rsidR="00EA2C40" w:rsidRPr="00A17024">
        <w:rPr>
          <w:rStyle w:val="fontstyle01"/>
        </w:rPr>
        <w:t xml:space="preserve">. </w:t>
      </w:r>
      <w:r w:rsidRPr="00A17024">
        <w:rPr>
          <w:rStyle w:val="fontstyle01"/>
        </w:rPr>
        <w:t>Centr</w:t>
      </w:r>
      <w:r w:rsidR="00BD0A7E" w:rsidRPr="00A17024">
        <w:rPr>
          <w:rStyle w:val="fontstyle01"/>
        </w:rPr>
        <w:t>as</w:t>
      </w:r>
      <w:r w:rsidR="00EA2C40" w:rsidRPr="00A17024">
        <w:rPr>
          <w:rStyle w:val="fontstyle01"/>
        </w:rPr>
        <w:t xml:space="preserve"> patikėjimo teise perduotą Savivaldybės turtą valdo, naudoja ir disponuoja juo Lietuvos Respublikos įstatymų ir kitų teisės aktų bei Savivaldybės tarybos nustatyta tvarka.</w:t>
      </w:r>
    </w:p>
    <w:p w14:paraId="539E423F" w14:textId="77777777" w:rsidR="00EE0280" w:rsidRPr="00A17024" w:rsidRDefault="0015768F" w:rsidP="005D20C2">
      <w:pPr>
        <w:pStyle w:val="prastasiniatinklio"/>
        <w:spacing w:line="360" w:lineRule="auto"/>
        <w:ind w:firstLine="720"/>
        <w:jc w:val="both"/>
      </w:pPr>
      <w:r w:rsidRPr="00A17024">
        <w:t>3</w:t>
      </w:r>
      <w:r w:rsidR="008207E4" w:rsidRPr="00A17024">
        <w:t>2</w:t>
      </w:r>
      <w:r w:rsidR="00EE0280" w:rsidRPr="00A17024">
        <w:t xml:space="preserve">. </w:t>
      </w:r>
      <w:r w:rsidR="00C6036E" w:rsidRPr="00A17024">
        <w:t>Centro</w:t>
      </w:r>
      <w:r w:rsidR="00EE0280" w:rsidRPr="00A17024">
        <w:t xml:space="preserve"> lėšų šaltiniai:</w:t>
      </w:r>
    </w:p>
    <w:p w14:paraId="79604A31" w14:textId="7FE45192" w:rsidR="00EE0280" w:rsidRPr="00A17024" w:rsidRDefault="0015768F" w:rsidP="005D20C2">
      <w:pPr>
        <w:pStyle w:val="prastasiniatinklio"/>
        <w:spacing w:line="360" w:lineRule="auto"/>
        <w:ind w:firstLine="720"/>
        <w:jc w:val="both"/>
      </w:pPr>
      <w:r w:rsidRPr="00A17024">
        <w:t>3</w:t>
      </w:r>
      <w:r w:rsidR="008207E4" w:rsidRPr="00A17024">
        <w:t>2</w:t>
      </w:r>
      <w:r w:rsidR="00EE0280" w:rsidRPr="00A17024">
        <w:t>.1.</w:t>
      </w:r>
      <w:r w:rsidR="005E24BD" w:rsidRPr="00A17024">
        <w:t xml:space="preserve"> </w:t>
      </w:r>
      <w:r w:rsidR="00A406A0" w:rsidRPr="00A17024">
        <w:t xml:space="preserve">valstybės biudžeto ir (arba) </w:t>
      </w:r>
      <w:r w:rsidR="005E24BD" w:rsidRPr="00A17024">
        <w:t>savivaldybės biudžeto asignavimai</w:t>
      </w:r>
      <w:r w:rsidR="00EE0280" w:rsidRPr="00A17024">
        <w:t>;</w:t>
      </w:r>
    </w:p>
    <w:p w14:paraId="7E0B3BCC" w14:textId="03103841" w:rsidR="00EE0280" w:rsidRPr="00A17024" w:rsidRDefault="0015768F" w:rsidP="005D20C2">
      <w:pPr>
        <w:pStyle w:val="prastasiniatinklio"/>
        <w:spacing w:line="360" w:lineRule="auto"/>
        <w:ind w:firstLine="720"/>
        <w:jc w:val="both"/>
      </w:pPr>
      <w:r w:rsidRPr="00A17024">
        <w:t>3</w:t>
      </w:r>
      <w:r w:rsidR="008207E4" w:rsidRPr="00A17024">
        <w:t>2</w:t>
      </w:r>
      <w:r w:rsidR="00EE0280" w:rsidRPr="00A17024">
        <w:t>.</w:t>
      </w:r>
      <w:r w:rsidR="005E24BD" w:rsidRPr="00A17024">
        <w:t>2</w:t>
      </w:r>
      <w:r w:rsidR="00EE0280" w:rsidRPr="00A17024">
        <w:t>. pajamos už teikiamas paslaugas;</w:t>
      </w:r>
    </w:p>
    <w:p w14:paraId="10020702" w14:textId="204AD1A2" w:rsidR="00EE0280" w:rsidRPr="00A17024" w:rsidRDefault="0015768F" w:rsidP="005D20C2">
      <w:pPr>
        <w:pStyle w:val="prastasiniatinklio"/>
        <w:spacing w:line="360" w:lineRule="auto"/>
        <w:ind w:firstLine="720"/>
        <w:jc w:val="both"/>
        <w:rPr>
          <w:color w:val="000000"/>
        </w:rPr>
      </w:pPr>
      <w:r w:rsidRPr="00A17024">
        <w:rPr>
          <w:color w:val="000000"/>
        </w:rPr>
        <w:t>3</w:t>
      </w:r>
      <w:r w:rsidR="008207E4" w:rsidRPr="00A17024">
        <w:rPr>
          <w:color w:val="000000"/>
        </w:rPr>
        <w:t>2</w:t>
      </w:r>
      <w:r w:rsidR="00EE0280" w:rsidRPr="00A17024">
        <w:rPr>
          <w:color w:val="000000"/>
        </w:rPr>
        <w:t>.</w:t>
      </w:r>
      <w:r w:rsidRPr="00A17024">
        <w:rPr>
          <w:color w:val="000000"/>
        </w:rPr>
        <w:t>3</w:t>
      </w:r>
      <w:r w:rsidR="00EE0280" w:rsidRPr="00A17024">
        <w:rPr>
          <w:color w:val="000000"/>
        </w:rPr>
        <w:t>. kitos teisėt</w:t>
      </w:r>
      <w:r w:rsidR="00A406A0" w:rsidRPr="00A17024">
        <w:rPr>
          <w:color w:val="000000"/>
        </w:rPr>
        <w:t>ai gautos</w:t>
      </w:r>
      <w:r w:rsidR="00EE0280" w:rsidRPr="00A17024">
        <w:rPr>
          <w:color w:val="000000"/>
        </w:rPr>
        <w:t xml:space="preserve"> lėšos.</w:t>
      </w:r>
    </w:p>
    <w:p w14:paraId="38D3A1FB" w14:textId="7158FA49" w:rsidR="00144F33" w:rsidRPr="00A17024" w:rsidRDefault="0015768F" w:rsidP="005D20C2">
      <w:pPr>
        <w:pStyle w:val="prastasiniatinklio"/>
        <w:spacing w:line="360" w:lineRule="auto"/>
        <w:ind w:firstLine="720"/>
        <w:jc w:val="both"/>
        <w:rPr>
          <w:color w:val="000000"/>
        </w:rPr>
      </w:pPr>
      <w:r w:rsidRPr="00A17024">
        <w:rPr>
          <w:color w:val="000000"/>
        </w:rPr>
        <w:t>3</w:t>
      </w:r>
      <w:r w:rsidR="008207E4" w:rsidRPr="00A17024">
        <w:rPr>
          <w:color w:val="000000"/>
        </w:rPr>
        <w:t>3</w:t>
      </w:r>
      <w:r w:rsidR="00EB20B6" w:rsidRPr="00A17024">
        <w:rPr>
          <w:color w:val="000000"/>
        </w:rPr>
        <w:t xml:space="preserve">. Visos </w:t>
      </w:r>
      <w:r w:rsidRPr="00A17024">
        <w:rPr>
          <w:color w:val="000000"/>
        </w:rPr>
        <w:t>3</w:t>
      </w:r>
      <w:r w:rsidR="008207E4" w:rsidRPr="00A17024">
        <w:rPr>
          <w:color w:val="000000"/>
        </w:rPr>
        <w:t>2</w:t>
      </w:r>
      <w:r w:rsidR="00EB20B6" w:rsidRPr="00A17024">
        <w:rPr>
          <w:color w:val="000000"/>
        </w:rPr>
        <w:t xml:space="preserve"> </w:t>
      </w:r>
      <w:r w:rsidR="00EE0280" w:rsidRPr="00A17024">
        <w:rPr>
          <w:color w:val="000000"/>
        </w:rPr>
        <w:t xml:space="preserve"> punkte išvardytos lėšos naudojamos teisės aktų </w:t>
      </w:r>
      <w:r w:rsidR="00FA7124" w:rsidRPr="00A17024">
        <w:rPr>
          <w:color w:val="000000"/>
        </w:rPr>
        <w:t>nustatyta tvarka</w:t>
      </w:r>
      <w:r w:rsidR="00EE0280" w:rsidRPr="00A17024">
        <w:rPr>
          <w:color w:val="000000"/>
        </w:rPr>
        <w:t>.</w:t>
      </w:r>
    </w:p>
    <w:p w14:paraId="29F9F440" w14:textId="4184B089" w:rsidR="008207E4" w:rsidRPr="00A17024" w:rsidRDefault="0093414B" w:rsidP="005D20C2">
      <w:pPr>
        <w:pStyle w:val="prastasiniatinklio"/>
        <w:spacing w:line="360" w:lineRule="auto"/>
        <w:ind w:firstLine="720"/>
        <w:jc w:val="both"/>
        <w:rPr>
          <w:color w:val="000000"/>
        </w:rPr>
      </w:pPr>
      <w:r w:rsidRPr="00A17024">
        <w:rPr>
          <w:color w:val="000000"/>
        </w:rPr>
        <w:t>3</w:t>
      </w:r>
      <w:r w:rsidR="008207E4" w:rsidRPr="00A17024">
        <w:rPr>
          <w:color w:val="000000"/>
        </w:rPr>
        <w:t>4</w:t>
      </w:r>
      <w:r w:rsidR="00EE0280" w:rsidRPr="00A17024">
        <w:rPr>
          <w:color w:val="000000"/>
        </w:rPr>
        <w:t xml:space="preserve">. </w:t>
      </w:r>
      <w:r w:rsidR="00C6036E" w:rsidRPr="00A17024">
        <w:rPr>
          <w:color w:val="000000"/>
        </w:rPr>
        <w:t>Centro</w:t>
      </w:r>
      <w:r w:rsidR="00EE0280" w:rsidRPr="00A17024">
        <w:rPr>
          <w:color w:val="000000"/>
        </w:rPr>
        <w:t xml:space="preserve"> </w:t>
      </w:r>
      <w:r w:rsidR="00144F33" w:rsidRPr="00A17024">
        <w:rPr>
          <w:color w:val="000000"/>
        </w:rPr>
        <w:t>finansinė</w:t>
      </w:r>
      <w:r w:rsidR="00EE0280" w:rsidRPr="00A17024">
        <w:rPr>
          <w:color w:val="000000"/>
        </w:rPr>
        <w:t xml:space="preserve"> apskaita organizuojama bei finansinių ir biudžeto vykdymo ataskaitų rinkiniai sudaromi ir teikiami Lietuvos Respublikos </w:t>
      </w:r>
      <w:r w:rsidR="00144F33" w:rsidRPr="00A17024">
        <w:rPr>
          <w:color w:val="000000"/>
        </w:rPr>
        <w:t>finansinės</w:t>
      </w:r>
      <w:r w:rsidR="00EE0280" w:rsidRPr="00A17024">
        <w:rPr>
          <w:color w:val="000000"/>
        </w:rPr>
        <w:t xml:space="preserve"> apskaitos įstatymo, Lietuvos Respublikos viešojo sektoriaus atskaitomybės įstatymo ir kitų teisės aktų nustatyta tvarka.</w:t>
      </w:r>
    </w:p>
    <w:p w14:paraId="751BFB76" w14:textId="0D76E135" w:rsidR="008207E4" w:rsidRPr="00A17024" w:rsidRDefault="008207E4" w:rsidP="005D20C2">
      <w:pPr>
        <w:pStyle w:val="prastasiniatinklio"/>
        <w:spacing w:line="360" w:lineRule="auto"/>
        <w:ind w:firstLine="720"/>
        <w:jc w:val="both"/>
        <w:rPr>
          <w:rStyle w:val="fontstyle01"/>
        </w:rPr>
      </w:pPr>
      <w:r w:rsidRPr="00A17024">
        <w:rPr>
          <w:rStyle w:val="fontstyle01"/>
        </w:rPr>
        <w:t xml:space="preserve">35. Centro valstybinį auditą atlieka Lietuvos Respublikos valstybės kontrolė. Centro veiklos ir išorės finansinį auditą atlieka Savivaldybės kontrolierius. Vidaus auditas atliekamas vadovaujantis </w:t>
      </w:r>
      <w:r w:rsidRPr="00A17024">
        <w:rPr>
          <w:rStyle w:val="fontstyle01"/>
        </w:rPr>
        <w:lastRenderedPageBreak/>
        <w:t>Lietuvos Respublikos vidaus kontrolės ir vidaus audito įstatymu ir kitais vidaus auditą reglamentuojančiais teisės aktais.</w:t>
      </w:r>
    </w:p>
    <w:p w14:paraId="4D8AD142" w14:textId="24AA6DB8" w:rsidR="008207E4" w:rsidRPr="00A17024" w:rsidRDefault="008207E4" w:rsidP="005D20C2">
      <w:pPr>
        <w:pStyle w:val="Betarp"/>
        <w:tabs>
          <w:tab w:val="left" w:pos="1134"/>
        </w:tabs>
        <w:spacing w:line="360" w:lineRule="auto"/>
        <w:ind w:firstLine="720"/>
        <w:jc w:val="both"/>
        <w:rPr>
          <w:rStyle w:val="fontstyle01"/>
        </w:rPr>
      </w:pPr>
      <w:r w:rsidRPr="00A17024">
        <w:rPr>
          <w:rStyle w:val="fontstyle01"/>
        </w:rPr>
        <w:t>36. Centro finansinė veikla prižiūrima ir kontroliuojama teisės aktų nustatyta tvarka. Centro veiklos priežiūrą atlieka Savivaldybės vykdomoji</w:t>
      </w:r>
      <w:r w:rsidRPr="00A17024">
        <w:rPr>
          <w:rFonts w:ascii="Times New Roman" w:hAnsi="Times New Roman"/>
          <w:sz w:val="24"/>
          <w:szCs w:val="24"/>
        </w:rPr>
        <w:t xml:space="preserve"> </w:t>
      </w:r>
      <w:r w:rsidRPr="00A17024">
        <w:rPr>
          <w:rStyle w:val="fontstyle01"/>
        </w:rPr>
        <w:t>institucija teisės aktų nustatyta tvarka, prireikus pasitelkiami išoriniai vertintojai.</w:t>
      </w:r>
    </w:p>
    <w:p w14:paraId="618AA053" w14:textId="393FFFEA" w:rsidR="008207E4" w:rsidRPr="00A17024" w:rsidRDefault="008207E4" w:rsidP="005D20C2">
      <w:pPr>
        <w:pStyle w:val="Betarp"/>
        <w:tabs>
          <w:tab w:val="left" w:pos="1134"/>
        </w:tabs>
        <w:spacing w:line="360" w:lineRule="auto"/>
        <w:ind w:firstLine="720"/>
        <w:jc w:val="both"/>
        <w:rPr>
          <w:rStyle w:val="fontstyle01"/>
        </w:rPr>
      </w:pPr>
      <w:r w:rsidRPr="00A17024">
        <w:rPr>
          <w:rStyle w:val="fontstyle01"/>
        </w:rPr>
        <w:t>37. Veiklos kokybės įsivertinimą inicijuoja Centro direktorius.</w:t>
      </w:r>
    </w:p>
    <w:p w14:paraId="1E3577B5" w14:textId="77777777" w:rsidR="00015AEE" w:rsidRPr="00A17024" w:rsidRDefault="00015AEE" w:rsidP="005E24BD">
      <w:pPr>
        <w:pStyle w:val="prastasiniatinklio"/>
        <w:jc w:val="center"/>
        <w:rPr>
          <w:rStyle w:val="Grietas"/>
          <w:color w:val="000000"/>
        </w:rPr>
      </w:pPr>
    </w:p>
    <w:p w14:paraId="043E0F48" w14:textId="77777777" w:rsidR="00EE0280" w:rsidRPr="00A17024" w:rsidRDefault="00A406A0" w:rsidP="00D073A3">
      <w:pPr>
        <w:pStyle w:val="CentrBold"/>
        <w:rPr>
          <w:rFonts w:ascii="Times New Roman" w:hAnsi="Times New Roman" w:cs="Times New Roman"/>
          <w:sz w:val="24"/>
          <w:szCs w:val="24"/>
          <w:lang w:val="lt-LT"/>
        </w:rPr>
      </w:pPr>
      <w:r w:rsidRPr="00A17024">
        <w:rPr>
          <w:rStyle w:val="Grietas"/>
          <w:b/>
          <w:color w:val="000000"/>
          <w:sz w:val="24"/>
          <w:szCs w:val="24"/>
          <w:lang w:val="lt-LT"/>
        </w:rPr>
        <w:t>VII</w:t>
      </w:r>
      <w:r w:rsidR="00EE0280" w:rsidRPr="00A17024">
        <w:rPr>
          <w:rFonts w:ascii="Times New Roman" w:hAnsi="Times New Roman" w:cs="Times New Roman"/>
          <w:b w:val="0"/>
          <w:sz w:val="24"/>
          <w:szCs w:val="24"/>
          <w:lang w:val="lt-LT"/>
        </w:rPr>
        <w:t xml:space="preserve"> </w:t>
      </w:r>
      <w:r w:rsidR="00EE0280" w:rsidRPr="00A17024">
        <w:rPr>
          <w:rFonts w:ascii="Times New Roman" w:hAnsi="Times New Roman" w:cs="Times New Roman"/>
          <w:sz w:val="24"/>
          <w:szCs w:val="24"/>
          <w:lang w:val="lt-LT"/>
        </w:rPr>
        <w:t>SKYRIUS</w:t>
      </w:r>
    </w:p>
    <w:p w14:paraId="5BDCFD4B" w14:textId="77777777" w:rsidR="00EE0280" w:rsidRPr="00A17024" w:rsidRDefault="00EE0280" w:rsidP="00D073A3">
      <w:pPr>
        <w:pStyle w:val="prastasiniatinklio"/>
        <w:jc w:val="center"/>
        <w:rPr>
          <w:rStyle w:val="Grietas"/>
          <w:color w:val="000000"/>
        </w:rPr>
      </w:pPr>
      <w:r w:rsidRPr="00A17024">
        <w:rPr>
          <w:rStyle w:val="Grietas"/>
          <w:color w:val="000000"/>
        </w:rPr>
        <w:t xml:space="preserve"> BAIGIAMOSIOS NUOSTATOS</w:t>
      </w:r>
    </w:p>
    <w:p w14:paraId="47EE12AB" w14:textId="77777777" w:rsidR="005810E7" w:rsidRPr="00A17024" w:rsidRDefault="005810E7" w:rsidP="00D073A3">
      <w:pPr>
        <w:pStyle w:val="prastasiniatinklio"/>
        <w:jc w:val="center"/>
        <w:rPr>
          <w:rStyle w:val="Grietas"/>
          <w:color w:val="000000"/>
        </w:rPr>
      </w:pPr>
    </w:p>
    <w:p w14:paraId="134EFD98" w14:textId="6BDC9B76" w:rsidR="005810E7" w:rsidRPr="00A17024" w:rsidRDefault="005810E7" w:rsidP="005D20C2">
      <w:pPr>
        <w:pStyle w:val="Betarp"/>
        <w:tabs>
          <w:tab w:val="left" w:pos="1134"/>
        </w:tabs>
        <w:spacing w:line="360" w:lineRule="auto"/>
        <w:ind w:firstLine="720"/>
        <w:jc w:val="both"/>
        <w:rPr>
          <w:rStyle w:val="fontstyle01"/>
          <w:color w:val="0070C0"/>
        </w:rPr>
      </w:pPr>
      <w:r w:rsidRPr="00A17024">
        <w:rPr>
          <w:rStyle w:val="fontstyle01"/>
        </w:rPr>
        <w:t xml:space="preserve">38. Informacija apie Centro veiklą ir vieši pranešimai, kuriuos, vadovaujantis Lietuvos Respublikos teisės aktais reikia paskelbti viešai, skelbiami Centro interneto svetainėje </w:t>
      </w:r>
      <w:hyperlink r:id="rId10" w:history="1">
        <w:r w:rsidRPr="00A17024">
          <w:rPr>
            <w:rStyle w:val="Hipersaitas"/>
            <w:rFonts w:ascii="Times New Roman" w:hAnsi="Times New Roman"/>
            <w:sz w:val="24"/>
            <w:szCs w:val="24"/>
          </w:rPr>
          <w:t>www.akksc.lt</w:t>
        </w:r>
      </w:hyperlink>
      <w:r w:rsidRPr="00A17024">
        <w:rPr>
          <w:rStyle w:val="fontstyle01"/>
        </w:rPr>
        <w:t>.</w:t>
      </w:r>
    </w:p>
    <w:p w14:paraId="58637108" w14:textId="0944E858" w:rsidR="005810E7" w:rsidRPr="00A17024" w:rsidRDefault="005810E7" w:rsidP="005D20C2">
      <w:pPr>
        <w:pStyle w:val="Betarp"/>
        <w:tabs>
          <w:tab w:val="left" w:pos="1134"/>
        </w:tabs>
        <w:spacing w:line="360" w:lineRule="auto"/>
        <w:ind w:firstLine="720"/>
        <w:jc w:val="both"/>
        <w:rPr>
          <w:rStyle w:val="fontstyle01"/>
        </w:rPr>
      </w:pPr>
      <w:r w:rsidRPr="00A17024">
        <w:rPr>
          <w:rStyle w:val="fontstyle01"/>
        </w:rPr>
        <w:t>39. Nuostatai keičiami Savivaldybės mero teikimu, Savivaldybės tarybos, Centro direktoriaus iniciatyva. Pakeistus Nuostatus tvirtina Savivaldybės taryba, pasirašo Savivaldybės tarybos įgaliotas asmuo. Pakeisti Nuostatai įsigalioja nuo jų įregistravimo Juridinių asmenų registre dienos.</w:t>
      </w:r>
    </w:p>
    <w:p w14:paraId="61D5702B" w14:textId="77777777" w:rsidR="005D20C2" w:rsidRDefault="005810E7" w:rsidP="005D20C2">
      <w:pPr>
        <w:pStyle w:val="Betarp"/>
        <w:tabs>
          <w:tab w:val="left" w:pos="1134"/>
        </w:tabs>
        <w:spacing w:line="360" w:lineRule="auto"/>
        <w:ind w:firstLine="720"/>
        <w:jc w:val="both"/>
        <w:rPr>
          <w:rFonts w:ascii="Times New Roman" w:hAnsi="Times New Roman"/>
          <w:sz w:val="24"/>
          <w:szCs w:val="24"/>
        </w:rPr>
      </w:pPr>
      <w:r w:rsidRPr="00A17024">
        <w:rPr>
          <w:rStyle w:val="fontstyle01"/>
        </w:rPr>
        <w:t>40. Centras registruojamas Lietuvos Respublikos teisės aktų nustatyta tvarka.</w:t>
      </w:r>
      <w:bookmarkStart w:id="3" w:name="_Hlk162439424"/>
    </w:p>
    <w:p w14:paraId="79F41E50" w14:textId="70395096" w:rsidR="005810E7" w:rsidRPr="00A17024" w:rsidRDefault="005810E7" w:rsidP="005D20C2">
      <w:pPr>
        <w:pStyle w:val="Betarp"/>
        <w:tabs>
          <w:tab w:val="left" w:pos="1134"/>
        </w:tabs>
        <w:spacing w:line="360" w:lineRule="auto"/>
        <w:ind w:firstLine="720"/>
        <w:jc w:val="both"/>
        <w:rPr>
          <w:rStyle w:val="fontstyle01"/>
        </w:rPr>
      </w:pPr>
      <w:r w:rsidRPr="00A17024">
        <w:rPr>
          <w:rStyle w:val="fontstyle01"/>
        </w:rPr>
        <w:t>41. Centras reorganizuojamas, likviduojamas, pertvarkomas ar vykdoma struktūros pertvarka Savivaldybės tarybos sprendimu, Lietuvos</w:t>
      </w:r>
      <w:r w:rsidRPr="00A17024">
        <w:rPr>
          <w:rFonts w:ascii="Times New Roman" w:hAnsi="Times New Roman"/>
          <w:sz w:val="24"/>
          <w:szCs w:val="24"/>
        </w:rPr>
        <w:t xml:space="preserve"> </w:t>
      </w:r>
      <w:r w:rsidRPr="00A17024">
        <w:rPr>
          <w:rStyle w:val="fontstyle01"/>
        </w:rPr>
        <w:t xml:space="preserve">Respublikos civilinio kodekso, Biudžetinių įstaigų įstatymo, Švietimo įstatymo ir kitų teisės aktų nustatyta tvarka. Sprendimas dėl </w:t>
      </w:r>
      <w:r w:rsidR="00854F31" w:rsidRPr="00A17024">
        <w:rPr>
          <w:rStyle w:val="fontstyle01"/>
        </w:rPr>
        <w:t>Centro</w:t>
      </w:r>
      <w:r w:rsidRPr="00A17024">
        <w:rPr>
          <w:rStyle w:val="fontstyle01"/>
        </w:rPr>
        <w:t xml:space="preserve"> reorganizavimo, likvidavimo, pertvarkymo ar struktūros pertvarkos skelbiamas vietos spaudoje, Savivaldybės ir </w:t>
      </w:r>
      <w:r w:rsidR="00854F31" w:rsidRPr="00A17024">
        <w:rPr>
          <w:rStyle w:val="fontstyle01"/>
        </w:rPr>
        <w:t>Centro</w:t>
      </w:r>
      <w:r w:rsidRPr="00A17024">
        <w:rPr>
          <w:rStyle w:val="fontstyle01"/>
        </w:rPr>
        <w:t xml:space="preserve"> interneto svetainėse teisės aktų nustatyta tvarka.</w:t>
      </w:r>
    </w:p>
    <w:bookmarkEnd w:id="3"/>
    <w:p w14:paraId="253BDE2C" w14:textId="77777777" w:rsidR="005810E7" w:rsidRPr="00A17024" w:rsidRDefault="005810E7" w:rsidP="00D073A3">
      <w:pPr>
        <w:pStyle w:val="prastasiniatinklio"/>
        <w:jc w:val="center"/>
        <w:rPr>
          <w:rStyle w:val="Grietas"/>
          <w:color w:val="000000"/>
        </w:rPr>
      </w:pPr>
    </w:p>
    <w:p w14:paraId="04C7023F" w14:textId="77777777" w:rsidR="00D073A3" w:rsidRPr="00A17024" w:rsidRDefault="00D073A3" w:rsidP="00D073A3">
      <w:pPr>
        <w:pStyle w:val="prastasiniatinklio"/>
        <w:jc w:val="center"/>
        <w:rPr>
          <w:color w:val="000000"/>
        </w:rPr>
      </w:pPr>
    </w:p>
    <w:p w14:paraId="61ADF091" w14:textId="77777777" w:rsidR="008F6B69" w:rsidRPr="00A17024" w:rsidRDefault="008F6B69" w:rsidP="008F6B69">
      <w:pPr>
        <w:autoSpaceDE w:val="0"/>
        <w:autoSpaceDN w:val="0"/>
        <w:adjustRightInd w:val="0"/>
        <w:jc w:val="both"/>
        <w:rPr>
          <w:color w:val="000000"/>
        </w:rPr>
      </w:pPr>
      <w:r w:rsidRPr="00A17024">
        <w:rPr>
          <w:color w:val="000000"/>
        </w:rPr>
        <w:t>Įgaliotas asmuo</w:t>
      </w:r>
    </w:p>
    <w:p w14:paraId="68F2E807" w14:textId="77777777" w:rsidR="008F6B69" w:rsidRPr="00A17024" w:rsidRDefault="008F6B69" w:rsidP="008F6B69">
      <w:pPr>
        <w:autoSpaceDE w:val="0"/>
        <w:autoSpaceDN w:val="0"/>
        <w:adjustRightInd w:val="0"/>
        <w:jc w:val="both"/>
        <w:rPr>
          <w:color w:val="000000"/>
        </w:rPr>
      </w:pPr>
      <w:r w:rsidRPr="00A17024">
        <w:rPr>
          <w:color w:val="000000"/>
        </w:rPr>
        <w:t>____________</w:t>
      </w:r>
    </w:p>
    <w:p w14:paraId="49BC5053" w14:textId="77777777" w:rsidR="008F6B69" w:rsidRPr="00A17024" w:rsidRDefault="008F6B69" w:rsidP="008F6B69">
      <w:pPr>
        <w:autoSpaceDE w:val="0"/>
        <w:autoSpaceDN w:val="0"/>
        <w:adjustRightInd w:val="0"/>
        <w:jc w:val="both"/>
        <w:rPr>
          <w:color w:val="000000"/>
        </w:rPr>
      </w:pPr>
      <w:r w:rsidRPr="00A17024">
        <w:rPr>
          <w:color w:val="000000"/>
        </w:rPr>
        <w:t>(parašas)</w:t>
      </w:r>
    </w:p>
    <w:p w14:paraId="58625CB0" w14:textId="77777777" w:rsidR="008F6B69" w:rsidRPr="00A17024" w:rsidRDefault="008F6B69" w:rsidP="008F6B69">
      <w:pPr>
        <w:autoSpaceDE w:val="0"/>
        <w:autoSpaceDN w:val="0"/>
        <w:adjustRightInd w:val="0"/>
        <w:jc w:val="both"/>
        <w:rPr>
          <w:color w:val="000000"/>
        </w:rPr>
      </w:pPr>
      <w:r w:rsidRPr="00A17024">
        <w:rPr>
          <w:color w:val="000000"/>
        </w:rPr>
        <w:t>____________</w:t>
      </w:r>
    </w:p>
    <w:p w14:paraId="508AB24A" w14:textId="77777777" w:rsidR="008F6B69" w:rsidRPr="00A17024" w:rsidRDefault="008F6B69" w:rsidP="008F6B69">
      <w:pPr>
        <w:autoSpaceDE w:val="0"/>
        <w:autoSpaceDN w:val="0"/>
        <w:adjustRightInd w:val="0"/>
        <w:jc w:val="both"/>
        <w:rPr>
          <w:color w:val="000000"/>
        </w:rPr>
      </w:pPr>
      <w:r w:rsidRPr="00A17024">
        <w:rPr>
          <w:color w:val="000000"/>
        </w:rPr>
        <w:t>(vardas, pavardė)</w:t>
      </w:r>
    </w:p>
    <w:p w14:paraId="73E69F5D" w14:textId="77777777" w:rsidR="008F6B69" w:rsidRPr="00A17024" w:rsidRDefault="008F6B69" w:rsidP="008F6B69">
      <w:pPr>
        <w:autoSpaceDE w:val="0"/>
        <w:autoSpaceDN w:val="0"/>
        <w:adjustRightInd w:val="0"/>
        <w:jc w:val="center"/>
        <w:rPr>
          <w:b/>
        </w:rPr>
      </w:pPr>
      <w:r w:rsidRPr="00A17024">
        <w:rPr>
          <w:color w:val="000000"/>
        </w:rPr>
        <w:t>__________________</w:t>
      </w:r>
    </w:p>
    <w:p w14:paraId="717CB4DC" w14:textId="77777777" w:rsidR="002B1A9F" w:rsidRPr="00A17024" w:rsidRDefault="002B1A9F" w:rsidP="00BA60DA">
      <w:pPr>
        <w:tabs>
          <w:tab w:val="left" w:pos="720"/>
        </w:tabs>
        <w:spacing w:line="360" w:lineRule="auto"/>
      </w:pPr>
    </w:p>
    <w:p w14:paraId="58334259" w14:textId="77777777" w:rsidR="0093414B" w:rsidRPr="00A17024" w:rsidRDefault="0093414B" w:rsidP="00BA60DA">
      <w:pPr>
        <w:tabs>
          <w:tab w:val="left" w:pos="720"/>
        </w:tabs>
        <w:spacing w:line="360" w:lineRule="auto"/>
      </w:pPr>
    </w:p>
    <w:p w14:paraId="418535DC" w14:textId="77777777" w:rsidR="00A85A9E" w:rsidRDefault="00A85A9E" w:rsidP="00BA60DA">
      <w:pPr>
        <w:tabs>
          <w:tab w:val="left" w:pos="720"/>
        </w:tabs>
        <w:spacing w:line="360" w:lineRule="auto"/>
      </w:pPr>
    </w:p>
    <w:p w14:paraId="45564F35" w14:textId="77777777" w:rsidR="005D20C2" w:rsidRPr="00A17024" w:rsidRDefault="005D20C2" w:rsidP="00BA60DA">
      <w:pPr>
        <w:tabs>
          <w:tab w:val="left" w:pos="720"/>
        </w:tabs>
        <w:spacing w:line="360" w:lineRule="auto"/>
      </w:pPr>
    </w:p>
    <w:p w14:paraId="2E70177C" w14:textId="77777777" w:rsidR="00A85A9E" w:rsidRPr="00A17024" w:rsidRDefault="00A85A9E" w:rsidP="00BA60DA">
      <w:pPr>
        <w:tabs>
          <w:tab w:val="left" w:pos="720"/>
        </w:tabs>
        <w:spacing w:line="360" w:lineRule="auto"/>
      </w:pPr>
    </w:p>
    <w:p w14:paraId="1D41AC5E" w14:textId="77777777" w:rsidR="0093414B" w:rsidRPr="00A17024" w:rsidRDefault="0093414B" w:rsidP="00BA60DA">
      <w:pPr>
        <w:tabs>
          <w:tab w:val="left" w:pos="720"/>
        </w:tabs>
        <w:spacing w:line="360" w:lineRule="auto"/>
      </w:pPr>
    </w:p>
    <w:p w14:paraId="7B7E4E16" w14:textId="77777777" w:rsidR="001D15C9" w:rsidRPr="00A17024" w:rsidRDefault="001D15C9" w:rsidP="00BA60DA">
      <w:pPr>
        <w:tabs>
          <w:tab w:val="left" w:pos="720"/>
        </w:tabs>
        <w:spacing w:line="360" w:lineRule="auto"/>
      </w:pPr>
    </w:p>
    <w:p w14:paraId="3786AE2F" w14:textId="77777777" w:rsidR="005B29EA" w:rsidRPr="00A17024" w:rsidRDefault="005B29EA" w:rsidP="00BA60DA">
      <w:pPr>
        <w:tabs>
          <w:tab w:val="left" w:pos="720"/>
        </w:tabs>
        <w:spacing w:line="360" w:lineRule="auto"/>
      </w:pPr>
    </w:p>
    <w:p w14:paraId="44D51538" w14:textId="77777777" w:rsidR="005B29EA" w:rsidRPr="00A17024" w:rsidRDefault="005B29EA" w:rsidP="00BA60DA">
      <w:pPr>
        <w:tabs>
          <w:tab w:val="left" w:pos="720"/>
        </w:tabs>
        <w:spacing w:line="360" w:lineRule="auto"/>
      </w:pPr>
    </w:p>
    <w:p w14:paraId="3D9BDE82" w14:textId="77777777" w:rsidR="005B29EA" w:rsidRPr="00A17024" w:rsidRDefault="005B29EA" w:rsidP="00BA60DA">
      <w:pPr>
        <w:tabs>
          <w:tab w:val="left" w:pos="720"/>
        </w:tabs>
        <w:spacing w:line="360" w:lineRule="auto"/>
      </w:pPr>
    </w:p>
    <w:p w14:paraId="1FB400EA" w14:textId="77777777" w:rsidR="005B29EA" w:rsidRPr="00A17024" w:rsidRDefault="005B29EA" w:rsidP="005B29EA">
      <w:pPr>
        <w:jc w:val="center"/>
        <w:rPr>
          <w:b/>
        </w:rPr>
      </w:pPr>
      <w:r w:rsidRPr="00A17024">
        <w:rPr>
          <w:b/>
        </w:rPr>
        <w:lastRenderedPageBreak/>
        <w:t xml:space="preserve">SAVIVALDYBĖS TARYBOS SPRENDIMO </w:t>
      </w:r>
    </w:p>
    <w:p w14:paraId="5793C2C2" w14:textId="77777777" w:rsidR="005B29EA" w:rsidRPr="00A17024" w:rsidRDefault="005B29EA" w:rsidP="005B29EA">
      <w:pPr>
        <w:jc w:val="center"/>
        <w:rPr>
          <w:b/>
          <w:bCs/>
        </w:rPr>
      </w:pPr>
      <w:r w:rsidRPr="00A17024">
        <w:rPr>
          <w:b/>
          <w:caps/>
        </w:rPr>
        <w:t>„</w:t>
      </w:r>
      <w:r w:rsidRPr="00A17024">
        <w:rPr>
          <w:b/>
        </w:rPr>
        <w:t>DĖL ANYKŠČIŲ KŪNO KULTŪROS IR SPORTO CENTRO NUOSTATŲ PATVIRTINIMO</w:t>
      </w:r>
      <w:r w:rsidRPr="00A17024">
        <w:rPr>
          <w:b/>
          <w:bCs/>
        </w:rPr>
        <w:t>“</w:t>
      </w:r>
    </w:p>
    <w:p w14:paraId="5AA37DB1" w14:textId="77777777" w:rsidR="005B29EA" w:rsidRPr="00A17024" w:rsidRDefault="005B29EA" w:rsidP="005B29EA">
      <w:pPr>
        <w:jc w:val="center"/>
        <w:rPr>
          <w:b/>
        </w:rPr>
      </w:pPr>
      <w:r w:rsidRPr="00A17024">
        <w:rPr>
          <w:b/>
        </w:rPr>
        <w:t xml:space="preserve">PROJEKTO </w:t>
      </w:r>
    </w:p>
    <w:p w14:paraId="4D19DABF" w14:textId="77777777" w:rsidR="005B29EA" w:rsidRPr="00A17024" w:rsidRDefault="005B29EA" w:rsidP="005B29EA">
      <w:pPr>
        <w:ind w:firstLine="3261"/>
        <w:rPr>
          <w:b/>
        </w:rPr>
      </w:pPr>
      <w:r w:rsidRPr="00A17024">
        <w:rPr>
          <w:b/>
        </w:rPr>
        <w:t>AIŠKINAMASIS RAŠTAS</w:t>
      </w:r>
    </w:p>
    <w:p w14:paraId="73E9BD5B" w14:textId="77777777" w:rsidR="005B29EA" w:rsidRPr="00A17024" w:rsidRDefault="005B29EA" w:rsidP="005B29EA">
      <w:pPr>
        <w:tabs>
          <w:tab w:val="left" w:pos="993"/>
        </w:tabs>
        <w:ind w:firstLine="567"/>
        <w:jc w:val="both"/>
        <w:rPr>
          <w:b/>
        </w:rPr>
      </w:pPr>
    </w:p>
    <w:p w14:paraId="69124271" w14:textId="77777777" w:rsidR="005B29EA" w:rsidRPr="00A17024" w:rsidRDefault="005B29EA" w:rsidP="005B29EA">
      <w:pPr>
        <w:tabs>
          <w:tab w:val="left" w:pos="993"/>
        </w:tabs>
        <w:ind w:firstLine="567"/>
        <w:jc w:val="both"/>
        <w:rPr>
          <w:b/>
        </w:rPr>
      </w:pPr>
    </w:p>
    <w:p w14:paraId="7C8BE8F3" w14:textId="77777777" w:rsidR="005B29EA" w:rsidRPr="00A17024" w:rsidRDefault="005B29EA" w:rsidP="005B29EA">
      <w:pPr>
        <w:tabs>
          <w:tab w:val="left" w:pos="993"/>
        </w:tabs>
        <w:ind w:firstLine="567"/>
        <w:jc w:val="both"/>
        <w:rPr>
          <w:b/>
        </w:rPr>
      </w:pPr>
      <w:r w:rsidRPr="00A17024">
        <w:rPr>
          <w:b/>
        </w:rPr>
        <w:t xml:space="preserve">   1. Sprendimo projekto tikslai ir uždaviniai</w:t>
      </w:r>
    </w:p>
    <w:p w14:paraId="1E74B4CE" w14:textId="77777777" w:rsidR="005B29EA" w:rsidRPr="00A17024" w:rsidRDefault="005B29EA" w:rsidP="005B29EA">
      <w:pPr>
        <w:ind w:firstLine="851"/>
        <w:jc w:val="both"/>
      </w:pPr>
      <w:r w:rsidRPr="00A17024">
        <w:rPr>
          <w:bCs/>
        </w:rPr>
        <w:t xml:space="preserve">Tikslas – kad Nuostatai atitiktų LR Vietos savivaldos įstatymo, LR biudžetinių įstaigų įstatymo pasikeitusias nuostatas. </w:t>
      </w:r>
    </w:p>
    <w:p w14:paraId="7E49067E" w14:textId="77777777" w:rsidR="005B29EA" w:rsidRPr="00A17024" w:rsidRDefault="005B29EA" w:rsidP="005B29EA">
      <w:pPr>
        <w:tabs>
          <w:tab w:val="left" w:pos="993"/>
        </w:tabs>
        <w:overflowPunct w:val="0"/>
        <w:ind w:firstLine="720"/>
        <w:jc w:val="both"/>
        <w:rPr>
          <w:b/>
        </w:rPr>
      </w:pPr>
      <w:r w:rsidRPr="00A17024">
        <w:rPr>
          <w:b/>
        </w:rPr>
        <w:t>2.</w:t>
      </w:r>
      <w:r w:rsidRPr="00A17024">
        <w:rPr>
          <w:b/>
        </w:rPr>
        <w:tab/>
        <w:t>Siūlomos teisinio reguliavimo nuostatos ir laukiami rezultatai</w:t>
      </w:r>
    </w:p>
    <w:p w14:paraId="528B10CD" w14:textId="77777777" w:rsidR="005B29EA" w:rsidRPr="00A17024" w:rsidRDefault="005B29EA" w:rsidP="005B29EA">
      <w:pPr>
        <w:tabs>
          <w:tab w:val="left" w:pos="0"/>
        </w:tabs>
        <w:jc w:val="both"/>
      </w:pPr>
      <w:r w:rsidRPr="00A17024">
        <w:t xml:space="preserve">            Nuostatai teikiami Anykščių rajono savivaldybės tarybai tvirtinti Savivaldybės mero teikimu. Nuostatuose pakoreguotos </w:t>
      </w:r>
      <w:r w:rsidR="00E22B6B" w:rsidRPr="00A17024">
        <w:t>Centro</w:t>
      </w:r>
      <w:r w:rsidRPr="00A17024">
        <w:t xml:space="preserve"> teisės ir pareigos, patikslintos Savivaldybės tarybos kompetencijos, nuostatos dėl </w:t>
      </w:r>
      <w:r w:rsidR="00E22B6B" w:rsidRPr="00A17024">
        <w:t>Centro</w:t>
      </w:r>
      <w:r w:rsidRPr="00A17024">
        <w:t xml:space="preserve"> direktoriaus priėmimo į pareigas ir jo kadencijų skaičius, įvardintos direktoriaus kompetencijos. </w:t>
      </w:r>
    </w:p>
    <w:p w14:paraId="3C105A38" w14:textId="77777777" w:rsidR="005B29EA" w:rsidRPr="00A17024" w:rsidRDefault="005B29EA" w:rsidP="005B29EA">
      <w:pPr>
        <w:ind w:firstLine="720"/>
        <w:jc w:val="both"/>
        <w:rPr>
          <w:b/>
        </w:rPr>
      </w:pPr>
      <w:r w:rsidRPr="00A17024">
        <w:rPr>
          <w:b/>
        </w:rPr>
        <w:t xml:space="preserve">3. Lėšų poreikis ir šaltiniai </w:t>
      </w:r>
    </w:p>
    <w:p w14:paraId="5A61F6B3" w14:textId="77777777" w:rsidR="005B29EA" w:rsidRPr="00A17024" w:rsidRDefault="005B29EA" w:rsidP="005B29EA">
      <w:pPr>
        <w:ind w:firstLine="720"/>
        <w:jc w:val="both"/>
      </w:pPr>
      <w:r w:rsidRPr="00A17024">
        <w:t>Nuostatams įregistruoti Juridinių asmenų registre reikės – 19,80 Eur.</w:t>
      </w:r>
    </w:p>
    <w:p w14:paraId="7B42217E" w14:textId="77777777" w:rsidR="005B29EA" w:rsidRPr="00A17024" w:rsidRDefault="005B29EA" w:rsidP="005B29EA">
      <w:pPr>
        <w:ind w:firstLine="720"/>
        <w:jc w:val="both"/>
        <w:rPr>
          <w:b/>
        </w:rPr>
      </w:pPr>
      <w:r w:rsidRPr="00A17024">
        <w:rPr>
          <w:b/>
        </w:rPr>
        <w:t xml:space="preserve">4. Numatomo teisinio reguliavimo poveikio vertinimo rezultatai, galimos neigiamos priimto sprendimo pasekmės ir kokių priemonių reikėtų imtis, kad tokių pasekmių būtų išvengta </w:t>
      </w:r>
    </w:p>
    <w:p w14:paraId="330BD144" w14:textId="77777777" w:rsidR="005B29EA" w:rsidRPr="00A17024" w:rsidRDefault="005B29EA" w:rsidP="005B29EA">
      <w:pPr>
        <w:tabs>
          <w:tab w:val="left" w:pos="0"/>
          <w:tab w:val="left" w:pos="851"/>
        </w:tabs>
        <w:jc w:val="both"/>
        <w:rPr>
          <w:color w:val="FF0000"/>
        </w:rPr>
      </w:pPr>
      <w:r w:rsidRPr="00A17024">
        <w:tab/>
        <w:t>Nevertinama.</w:t>
      </w:r>
    </w:p>
    <w:p w14:paraId="6767E628" w14:textId="77777777" w:rsidR="005B29EA" w:rsidRPr="00A17024" w:rsidRDefault="005B29EA" w:rsidP="005B29EA">
      <w:pPr>
        <w:tabs>
          <w:tab w:val="left" w:pos="0"/>
          <w:tab w:val="left" w:pos="851"/>
        </w:tabs>
        <w:jc w:val="both"/>
        <w:rPr>
          <w:b/>
        </w:rPr>
      </w:pPr>
      <w:r w:rsidRPr="00A17024">
        <w:rPr>
          <w:b/>
        </w:rPr>
        <w:tab/>
        <w:t xml:space="preserve">5. Kokius teisės aktus būtina priimti, kokius galiojančius teisės aktus reikia pakeisti ar pripažinti netekusiais galios – kas ir kada juos turėtų priimti </w:t>
      </w:r>
    </w:p>
    <w:p w14:paraId="17F57F2D" w14:textId="77777777" w:rsidR="005B29EA" w:rsidRPr="00A17024" w:rsidRDefault="005B29EA" w:rsidP="005B29EA">
      <w:pPr>
        <w:ind w:firstLine="851"/>
        <w:jc w:val="both"/>
      </w:pPr>
      <w:r w:rsidRPr="00A17024">
        <w:t>Pripažinti netekusiu galios</w:t>
      </w:r>
      <w:r w:rsidRPr="00A17024">
        <w:rPr>
          <w:bCs/>
        </w:rPr>
        <w:t xml:space="preserve"> </w:t>
      </w:r>
      <w:r w:rsidRPr="00A17024">
        <w:t>Anykščių rajono savivaldybės tarybos 2019 m. rugsėjo 26 d. sprendimą Nr. 1-TS-302 „Dėl Anykščių kūno kultūros ir sporto centro nuostatų patvirtinimo“.</w:t>
      </w:r>
    </w:p>
    <w:p w14:paraId="401C9161" w14:textId="77777777" w:rsidR="005B29EA" w:rsidRPr="00A17024" w:rsidRDefault="005B29EA" w:rsidP="005B29EA">
      <w:pPr>
        <w:ind w:firstLine="720"/>
        <w:jc w:val="both"/>
        <w:rPr>
          <w:b/>
        </w:rPr>
      </w:pPr>
      <w:r w:rsidRPr="00A17024">
        <w:rPr>
          <w:b/>
        </w:rPr>
        <w:t xml:space="preserve">6. Sprendimo įgyvendinimo terminai – kas, ką ir kada turėtų atlikti </w:t>
      </w:r>
    </w:p>
    <w:p w14:paraId="2301FA46" w14:textId="77777777" w:rsidR="005B29EA" w:rsidRPr="00A17024" w:rsidRDefault="00E22B6B" w:rsidP="005B29EA">
      <w:pPr>
        <w:ind w:firstLine="720"/>
        <w:jc w:val="both"/>
      </w:pPr>
      <w:r w:rsidRPr="00A17024">
        <w:t>Centro</w:t>
      </w:r>
      <w:r w:rsidR="005B29EA" w:rsidRPr="00A17024">
        <w:t xml:space="preserve"> direktorius šio sprendimo 1 punkte nurodytos įstaigos nuostatus pasirašys iš karto po jų paskelbimo teisės aktų registre ir per 10 d. d. įregistruos juos Juridinių asmenų registre.</w:t>
      </w:r>
    </w:p>
    <w:p w14:paraId="1DEB2693" w14:textId="77777777" w:rsidR="005B29EA" w:rsidRPr="00A17024" w:rsidRDefault="005B29EA" w:rsidP="005B29EA">
      <w:pPr>
        <w:ind w:firstLine="720"/>
        <w:jc w:val="both"/>
        <w:rPr>
          <w:b/>
        </w:rPr>
      </w:pPr>
      <w:r w:rsidRPr="00A17024">
        <w:rPr>
          <w:b/>
        </w:rPr>
        <w:t xml:space="preserve">7. Sprendimo projekto rengimo metu gauti specialistų vertinimai ir išvados </w:t>
      </w:r>
    </w:p>
    <w:p w14:paraId="61339264" w14:textId="77777777" w:rsidR="005B29EA" w:rsidRPr="00A17024" w:rsidRDefault="005B29EA" w:rsidP="005B29EA">
      <w:pPr>
        <w:ind w:firstLine="720"/>
        <w:jc w:val="both"/>
      </w:pPr>
      <w:r w:rsidRPr="00A17024">
        <w:t>Nėra.</w:t>
      </w:r>
    </w:p>
    <w:p w14:paraId="128400FD" w14:textId="77777777" w:rsidR="005B29EA" w:rsidRPr="00A17024" w:rsidRDefault="005B29EA" w:rsidP="005B29EA">
      <w:pPr>
        <w:ind w:firstLine="720"/>
        <w:jc w:val="both"/>
        <w:rPr>
          <w:b/>
        </w:rPr>
      </w:pPr>
      <w:r w:rsidRPr="00A17024">
        <w:rPr>
          <w:b/>
        </w:rPr>
        <w:t>8. Kiti reikalingi pagrindimai, skaičiavimai ir paaiškinimai</w:t>
      </w:r>
    </w:p>
    <w:p w14:paraId="6D26AAA5" w14:textId="77777777" w:rsidR="005B29EA" w:rsidRPr="00A17024" w:rsidRDefault="005B29EA" w:rsidP="005B29EA">
      <w:pPr>
        <w:ind w:firstLine="720"/>
        <w:jc w:val="both"/>
        <w:rPr>
          <w:color w:val="FF0000"/>
        </w:rPr>
      </w:pPr>
      <w:r w:rsidRPr="00A17024">
        <w:t xml:space="preserve">Nėra. </w:t>
      </w:r>
    </w:p>
    <w:p w14:paraId="7F6D79BE" w14:textId="77777777" w:rsidR="005B29EA" w:rsidRPr="00A17024" w:rsidRDefault="005B29EA" w:rsidP="005B29EA">
      <w:pPr>
        <w:ind w:firstLine="720"/>
        <w:jc w:val="both"/>
        <w:rPr>
          <w:b/>
        </w:rPr>
      </w:pPr>
      <w:r w:rsidRPr="00A17024">
        <w:rPr>
          <w:b/>
        </w:rPr>
        <w:t>9. Sprendimo projekto iniciatoriai ir rengėjai, pranešėjas</w:t>
      </w:r>
    </w:p>
    <w:p w14:paraId="25E46D54" w14:textId="77777777" w:rsidR="005B29EA" w:rsidRPr="00A17024" w:rsidRDefault="005B29EA" w:rsidP="005B29EA">
      <w:pPr>
        <w:ind w:firstLine="720"/>
        <w:jc w:val="both"/>
        <w:rPr>
          <w:bCs/>
        </w:rPr>
      </w:pPr>
      <w:r w:rsidRPr="00A17024">
        <w:t>Iniciatorius – Švietimo skyrius</w:t>
      </w:r>
      <w:r w:rsidRPr="00A17024">
        <w:rPr>
          <w:bCs/>
        </w:rPr>
        <w:t>.</w:t>
      </w:r>
    </w:p>
    <w:p w14:paraId="4742FA5E" w14:textId="77777777" w:rsidR="005B29EA" w:rsidRPr="00A17024" w:rsidRDefault="005B29EA" w:rsidP="005B29EA">
      <w:pPr>
        <w:ind w:firstLine="720"/>
        <w:jc w:val="both"/>
      </w:pPr>
      <w:r w:rsidRPr="00A17024">
        <w:t xml:space="preserve">Rengėja – </w:t>
      </w:r>
      <w:proofErr w:type="spellStart"/>
      <w:r w:rsidRPr="00A17024">
        <w:t>Nila</w:t>
      </w:r>
      <w:proofErr w:type="spellEnd"/>
      <w:r w:rsidRPr="00A17024">
        <w:t xml:space="preserve"> </w:t>
      </w:r>
      <w:proofErr w:type="spellStart"/>
      <w:r w:rsidRPr="00A17024">
        <w:t>Mėlynienė</w:t>
      </w:r>
      <w:proofErr w:type="spellEnd"/>
      <w:r w:rsidRPr="00A17024">
        <w:t xml:space="preserve">, Švietimo skyriaus vyriausioji specialistė. </w:t>
      </w:r>
    </w:p>
    <w:p w14:paraId="6F8BD398" w14:textId="77777777" w:rsidR="005B29EA" w:rsidRPr="00A17024" w:rsidRDefault="005B29EA" w:rsidP="005B29EA">
      <w:pPr>
        <w:ind w:firstLine="720"/>
        <w:jc w:val="both"/>
      </w:pPr>
      <w:r w:rsidRPr="00A17024">
        <w:t xml:space="preserve">Pranešėja – </w:t>
      </w:r>
      <w:bookmarkStart w:id="4" w:name="_Hlk153374187"/>
      <w:r w:rsidRPr="00A17024">
        <w:t xml:space="preserve">Nijolė Pranckevičienė, Švietimo skyriaus vyriausioji specialistė, laikinai atliekanti Švietimo skyriaus vedėjo funkcijas. </w:t>
      </w:r>
    </w:p>
    <w:bookmarkEnd w:id="4"/>
    <w:p w14:paraId="62415A30" w14:textId="77777777" w:rsidR="005B29EA" w:rsidRPr="00A17024" w:rsidRDefault="005B29EA" w:rsidP="005B29EA">
      <w:pPr>
        <w:ind w:firstLine="900"/>
        <w:jc w:val="both"/>
      </w:pPr>
    </w:p>
    <w:p w14:paraId="002DD9E7" w14:textId="77777777" w:rsidR="005B29EA" w:rsidRPr="00A17024" w:rsidRDefault="005B29EA" w:rsidP="005B29EA"/>
    <w:p w14:paraId="7A0D2D0F" w14:textId="77777777" w:rsidR="005B29EA" w:rsidRDefault="005B29EA" w:rsidP="00BA60DA">
      <w:pPr>
        <w:tabs>
          <w:tab w:val="left" w:pos="720"/>
        </w:tabs>
        <w:spacing w:line="360" w:lineRule="auto"/>
      </w:pPr>
    </w:p>
    <w:sectPr w:rsidR="005B29EA" w:rsidSect="00304489">
      <w:headerReference w:type="even" r:id="rId11"/>
      <w:headerReference w:type="default" r:id="rId12"/>
      <w:footerReference w:type="first" r:id="rId13"/>
      <w:footnotePr>
        <w:pos w:val="beneathText"/>
      </w:footnotePr>
      <w:pgSz w:w="11905" w:h="16837"/>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FC06E7" w14:textId="77777777" w:rsidR="00304489" w:rsidRPr="00A17024" w:rsidRDefault="00304489">
      <w:r w:rsidRPr="00A17024">
        <w:separator/>
      </w:r>
    </w:p>
  </w:endnote>
  <w:endnote w:type="continuationSeparator" w:id="0">
    <w:p w14:paraId="19DAC04B" w14:textId="77777777" w:rsidR="00304489" w:rsidRPr="00A17024" w:rsidRDefault="00304489">
      <w:r w:rsidRPr="00A170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8D50D" w14:textId="77777777" w:rsidR="0078618E" w:rsidRPr="00A17024" w:rsidRDefault="0078618E" w:rsidP="00CB202C">
    <w:pPr>
      <w:pStyle w:val="Porat"/>
      <w:tabs>
        <w:tab w:val="left" w:pos="142"/>
      </w:tabs>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833BA4" w14:textId="77777777" w:rsidR="00304489" w:rsidRPr="00A17024" w:rsidRDefault="00304489">
      <w:r w:rsidRPr="00A17024">
        <w:separator/>
      </w:r>
    </w:p>
  </w:footnote>
  <w:footnote w:type="continuationSeparator" w:id="0">
    <w:p w14:paraId="215BFC88" w14:textId="77777777" w:rsidR="00304489" w:rsidRPr="00A17024" w:rsidRDefault="00304489">
      <w:r w:rsidRPr="00A1702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551FF" w14:textId="77777777" w:rsidR="0078618E" w:rsidRPr="00A17024" w:rsidRDefault="0078618E" w:rsidP="0023200A">
    <w:pPr>
      <w:pStyle w:val="Antrats"/>
      <w:framePr w:wrap="around" w:vAnchor="text" w:hAnchor="margin" w:xAlign="center" w:y="1"/>
      <w:rPr>
        <w:rStyle w:val="Puslapionumeris"/>
      </w:rPr>
    </w:pPr>
    <w:r w:rsidRPr="00A17024">
      <w:rPr>
        <w:rStyle w:val="Puslapionumeris"/>
      </w:rPr>
      <w:fldChar w:fldCharType="begin"/>
    </w:r>
    <w:r w:rsidRPr="00A17024">
      <w:rPr>
        <w:rStyle w:val="Puslapionumeris"/>
      </w:rPr>
      <w:instrText xml:space="preserve">PAGE  </w:instrText>
    </w:r>
    <w:r w:rsidRPr="00A17024">
      <w:rPr>
        <w:rStyle w:val="Puslapionumeris"/>
      </w:rPr>
      <w:fldChar w:fldCharType="end"/>
    </w:r>
  </w:p>
  <w:p w14:paraId="70379A8C" w14:textId="77777777" w:rsidR="0078618E" w:rsidRPr="00A17024" w:rsidRDefault="0078618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52D46" w14:textId="77777777" w:rsidR="0078618E" w:rsidRPr="00A17024" w:rsidRDefault="0078618E" w:rsidP="0023200A">
    <w:pPr>
      <w:pStyle w:val="Antrats"/>
      <w:framePr w:wrap="around" w:vAnchor="text" w:hAnchor="margin" w:xAlign="center" w:y="1"/>
      <w:rPr>
        <w:rStyle w:val="Puslapionumeris"/>
      </w:rPr>
    </w:pPr>
  </w:p>
  <w:p w14:paraId="49268A94" w14:textId="77777777" w:rsidR="0078618E" w:rsidRPr="00A17024" w:rsidRDefault="0078618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Antrat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9F07421"/>
    <w:multiLevelType w:val="hybridMultilevel"/>
    <w:tmpl w:val="D9EE2F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4D783D"/>
    <w:multiLevelType w:val="hybridMultilevel"/>
    <w:tmpl w:val="67CEB696"/>
    <w:lvl w:ilvl="0" w:tplc="456A753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281E30"/>
    <w:multiLevelType w:val="multilevel"/>
    <w:tmpl w:val="A2504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043DB0"/>
    <w:multiLevelType w:val="multilevel"/>
    <w:tmpl w:val="85F0B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246594"/>
    <w:multiLevelType w:val="hybridMultilevel"/>
    <w:tmpl w:val="C1BCC4C6"/>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15:restartNumberingAfterBreak="0">
    <w:nsid w:val="7E387B54"/>
    <w:multiLevelType w:val="multilevel"/>
    <w:tmpl w:val="0FFE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6284067">
    <w:abstractNumId w:val="0"/>
  </w:num>
  <w:num w:numId="2" w16cid:durableId="58872746">
    <w:abstractNumId w:val="2"/>
  </w:num>
  <w:num w:numId="3" w16cid:durableId="112404743">
    <w:abstractNumId w:val="1"/>
  </w:num>
  <w:num w:numId="4" w16cid:durableId="818765762">
    <w:abstractNumId w:val="3"/>
  </w:num>
  <w:num w:numId="5" w16cid:durableId="20311748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8613815">
    <w:abstractNumId w:val="4"/>
  </w:num>
  <w:num w:numId="7" w16cid:durableId="13748412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402"/>
    <w:rsid w:val="0000187B"/>
    <w:rsid w:val="00001EA8"/>
    <w:rsid w:val="000021C3"/>
    <w:rsid w:val="00005936"/>
    <w:rsid w:val="0000765D"/>
    <w:rsid w:val="00012807"/>
    <w:rsid w:val="00014807"/>
    <w:rsid w:val="00015261"/>
    <w:rsid w:val="00015AEE"/>
    <w:rsid w:val="00022892"/>
    <w:rsid w:val="00022EFC"/>
    <w:rsid w:val="0002378D"/>
    <w:rsid w:val="00030997"/>
    <w:rsid w:val="00031866"/>
    <w:rsid w:val="0003442B"/>
    <w:rsid w:val="0003496F"/>
    <w:rsid w:val="0004425F"/>
    <w:rsid w:val="00045419"/>
    <w:rsid w:val="000457FB"/>
    <w:rsid w:val="000519CB"/>
    <w:rsid w:val="00052269"/>
    <w:rsid w:val="0005267E"/>
    <w:rsid w:val="00053A83"/>
    <w:rsid w:val="00053B35"/>
    <w:rsid w:val="00054F1A"/>
    <w:rsid w:val="00056A62"/>
    <w:rsid w:val="0006282B"/>
    <w:rsid w:val="000660D6"/>
    <w:rsid w:val="00072307"/>
    <w:rsid w:val="0007781C"/>
    <w:rsid w:val="00077B40"/>
    <w:rsid w:val="00082267"/>
    <w:rsid w:val="00084940"/>
    <w:rsid w:val="000860CB"/>
    <w:rsid w:val="00087A6C"/>
    <w:rsid w:val="00087BDB"/>
    <w:rsid w:val="000903E8"/>
    <w:rsid w:val="0009247F"/>
    <w:rsid w:val="00094195"/>
    <w:rsid w:val="00095DAD"/>
    <w:rsid w:val="000966C2"/>
    <w:rsid w:val="000A0F95"/>
    <w:rsid w:val="000A1A0F"/>
    <w:rsid w:val="000A5619"/>
    <w:rsid w:val="000A776B"/>
    <w:rsid w:val="000B1A31"/>
    <w:rsid w:val="000B1ABC"/>
    <w:rsid w:val="000B6D7A"/>
    <w:rsid w:val="000C0108"/>
    <w:rsid w:val="000C0ACF"/>
    <w:rsid w:val="000C2C59"/>
    <w:rsid w:val="000C2E88"/>
    <w:rsid w:val="000C58CB"/>
    <w:rsid w:val="000C7AE5"/>
    <w:rsid w:val="000D2F88"/>
    <w:rsid w:val="000D3522"/>
    <w:rsid w:val="000D4662"/>
    <w:rsid w:val="000E27E4"/>
    <w:rsid w:val="000E2964"/>
    <w:rsid w:val="000E48BB"/>
    <w:rsid w:val="000E7C87"/>
    <w:rsid w:val="000E7CBF"/>
    <w:rsid w:val="000F292F"/>
    <w:rsid w:val="000F2C7F"/>
    <w:rsid w:val="000F3717"/>
    <w:rsid w:val="000F5823"/>
    <w:rsid w:val="00101E6D"/>
    <w:rsid w:val="00102E1C"/>
    <w:rsid w:val="001066C9"/>
    <w:rsid w:val="0010778E"/>
    <w:rsid w:val="00110236"/>
    <w:rsid w:val="001103D2"/>
    <w:rsid w:val="0011062E"/>
    <w:rsid w:val="001110CB"/>
    <w:rsid w:val="00115A48"/>
    <w:rsid w:val="00116AF3"/>
    <w:rsid w:val="00120DDC"/>
    <w:rsid w:val="00122AC0"/>
    <w:rsid w:val="00122C64"/>
    <w:rsid w:val="001259DF"/>
    <w:rsid w:val="00127B93"/>
    <w:rsid w:val="00127F20"/>
    <w:rsid w:val="00131512"/>
    <w:rsid w:val="00132387"/>
    <w:rsid w:val="00132D1E"/>
    <w:rsid w:val="0013383F"/>
    <w:rsid w:val="00135C58"/>
    <w:rsid w:val="0013620D"/>
    <w:rsid w:val="00136948"/>
    <w:rsid w:val="00141E41"/>
    <w:rsid w:val="00141E8F"/>
    <w:rsid w:val="00141FC1"/>
    <w:rsid w:val="0014308D"/>
    <w:rsid w:val="00144D6E"/>
    <w:rsid w:val="00144F33"/>
    <w:rsid w:val="001468F3"/>
    <w:rsid w:val="00152BD3"/>
    <w:rsid w:val="00153323"/>
    <w:rsid w:val="00154FEF"/>
    <w:rsid w:val="001564A1"/>
    <w:rsid w:val="00156B31"/>
    <w:rsid w:val="00156F93"/>
    <w:rsid w:val="0015768F"/>
    <w:rsid w:val="00160464"/>
    <w:rsid w:val="001621B0"/>
    <w:rsid w:val="00164557"/>
    <w:rsid w:val="00164CA7"/>
    <w:rsid w:val="00165710"/>
    <w:rsid w:val="00166E35"/>
    <w:rsid w:val="00167A79"/>
    <w:rsid w:val="0017104D"/>
    <w:rsid w:val="00171D13"/>
    <w:rsid w:val="00172952"/>
    <w:rsid w:val="00172D1D"/>
    <w:rsid w:val="001801CE"/>
    <w:rsid w:val="00183785"/>
    <w:rsid w:val="00196483"/>
    <w:rsid w:val="00197D9C"/>
    <w:rsid w:val="001A043B"/>
    <w:rsid w:val="001A0DC4"/>
    <w:rsid w:val="001A5E4F"/>
    <w:rsid w:val="001A6209"/>
    <w:rsid w:val="001B0E8E"/>
    <w:rsid w:val="001B1430"/>
    <w:rsid w:val="001B27F3"/>
    <w:rsid w:val="001B788A"/>
    <w:rsid w:val="001C250F"/>
    <w:rsid w:val="001C2EFF"/>
    <w:rsid w:val="001C5CC9"/>
    <w:rsid w:val="001D15C9"/>
    <w:rsid w:val="001D15EB"/>
    <w:rsid w:val="001D288E"/>
    <w:rsid w:val="001D399C"/>
    <w:rsid w:val="001D4A16"/>
    <w:rsid w:val="001D4EAF"/>
    <w:rsid w:val="001D5836"/>
    <w:rsid w:val="001D735D"/>
    <w:rsid w:val="001E0BE4"/>
    <w:rsid w:val="001E1678"/>
    <w:rsid w:val="001E1695"/>
    <w:rsid w:val="001E30A9"/>
    <w:rsid w:val="001E3BED"/>
    <w:rsid w:val="001F6286"/>
    <w:rsid w:val="00200FAC"/>
    <w:rsid w:val="00201BBE"/>
    <w:rsid w:val="00203651"/>
    <w:rsid w:val="00205801"/>
    <w:rsid w:val="00206232"/>
    <w:rsid w:val="00206CCE"/>
    <w:rsid w:val="002101B5"/>
    <w:rsid w:val="00211DAA"/>
    <w:rsid w:val="002130E8"/>
    <w:rsid w:val="002141FF"/>
    <w:rsid w:val="00214427"/>
    <w:rsid w:val="00217FB7"/>
    <w:rsid w:val="00225E0A"/>
    <w:rsid w:val="002273CB"/>
    <w:rsid w:val="0023200A"/>
    <w:rsid w:val="00234890"/>
    <w:rsid w:val="00235FD0"/>
    <w:rsid w:val="002366E3"/>
    <w:rsid w:val="0023755D"/>
    <w:rsid w:val="0024120C"/>
    <w:rsid w:val="00241B93"/>
    <w:rsid w:val="00243142"/>
    <w:rsid w:val="0024477E"/>
    <w:rsid w:val="00247298"/>
    <w:rsid w:val="002503E3"/>
    <w:rsid w:val="002533F0"/>
    <w:rsid w:val="00253471"/>
    <w:rsid w:val="00253F56"/>
    <w:rsid w:val="0025502C"/>
    <w:rsid w:val="002555E1"/>
    <w:rsid w:val="002561BE"/>
    <w:rsid w:val="002635C7"/>
    <w:rsid w:val="00263AEE"/>
    <w:rsid w:val="002657E1"/>
    <w:rsid w:val="00265844"/>
    <w:rsid w:val="00272506"/>
    <w:rsid w:val="002738B8"/>
    <w:rsid w:val="00275787"/>
    <w:rsid w:val="00276AA0"/>
    <w:rsid w:val="00276E7C"/>
    <w:rsid w:val="00280AA9"/>
    <w:rsid w:val="002821F7"/>
    <w:rsid w:val="0028284B"/>
    <w:rsid w:val="00283601"/>
    <w:rsid w:val="00287FA1"/>
    <w:rsid w:val="00290668"/>
    <w:rsid w:val="00291111"/>
    <w:rsid w:val="00291446"/>
    <w:rsid w:val="00292635"/>
    <w:rsid w:val="00292DB3"/>
    <w:rsid w:val="0029739E"/>
    <w:rsid w:val="002A6B83"/>
    <w:rsid w:val="002A6E0A"/>
    <w:rsid w:val="002A6FC5"/>
    <w:rsid w:val="002B1A9F"/>
    <w:rsid w:val="002B3D40"/>
    <w:rsid w:val="002B4CD7"/>
    <w:rsid w:val="002B5340"/>
    <w:rsid w:val="002C0D23"/>
    <w:rsid w:val="002C3192"/>
    <w:rsid w:val="002C4E41"/>
    <w:rsid w:val="002C58C4"/>
    <w:rsid w:val="002C5ACD"/>
    <w:rsid w:val="002C67A6"/>
    <w:rsid w:val="002C6D25"/>
    <w:rsid w:val="002D06A7"/>
    <w:rsid w:val="002D1572"/>
    <w:rsid w:val="002D68ED"/>
    <w:rsid w:val="002D6B2C"/>
    <w:rsid w:val="002E0C4A"/>
    <w:rsid w:val="002E4B7F"/>
    <w:rsid w:val="002F2678"/>
    <w:rsid w:val="00301CEA"/>
    <w:rsid w:val="003035EB"/>
    <w:rsid w:val="00304489"/>
    <w:rsid w:val="003064BE"/>
    <w:rsid w:val="0031012B"/>
    <w:rsid w:val="00310BDB"/>
    <w:rsid w:val="00311CAB"/>
    <w:rsid w:val="00314415"/>
    <w:rsid w:val="0031547F"/>
    <w:rsid w:val="00315CEF"/>
    <w:rsid w:val="00320305"/>
    <w:rsid w:val="0032347C"/>
    <w:rsid w:val="00326DD1"/>
    <w:rsid w:val="003274A1"/>
    <w:rsid w:val="0032755E"/>
    <w:rsid w:val="00330326"/>
    <w:rsid w:val="00330D76"/>
    <w:rsid w:val="00331756"/>
    <w:rsid w:val="0033389A"/>
    <w:rsid w:val="00334D2A"/>
    <w:rsid w:val="00335BB9"/>
    <w:rsid w:val="00337F72"/>
    <w:rsid w:val="00340087"/>
    <w:rsid w:val="00345BFE"/>
    <w:rsid w:val="00352ABC"/>
    <w:rsid w:val="003538E9"/>
    <w:rsid w:val="0035637B"/>
    <w:rsid w:val="00360964"/>
    <w:rsid w:val="00360A46"/>
    <w:rsid w:val="00364919"/>
    <w:rsid w:val="00364D02"/>
    <w:rsid w:val="00370FF7"/>
    <w:rsid w:val="003710B3"/>
    <w:rsid w:val="00373619"/>
    <w:rsid w:val="00374301"/>
    <w:rsid w:val="00375385"/>
    <w:rsid w:val="00376EDB"/>
    <w:rsid w:val="0038267D"/>
    <w:rsid w:val="00385D7B"/>
    <w:rsid w:val="00390160"/>
    <w:rsid w:val="00396CFD"/>
    <w:rsid w:val="003A0790"/>
    <w:rsid w:val="003A1E60"/>
    <w:rsid w:val="003A4589"/>
    <w:rsid w:val="003A4BF0"/>
    <w:rsid w:val="003B020F"/>
    <w:rsid w:val="003B48D8"/>
    <w:rsid w:val="003B5442"/>
    <w:rsid w:val="003B59E2"/>
    <w:rsid w:val="003B754D"/>
    <w:rsid w:val="003B758A"/>
    <w:rsid w:val="003C1CA5"/>
    <w:rsid w:val="003C2020"/>
    <w:rsid w:val="003C4B58"/>
    <w:rsid w:val="003C57FC"/>
    <w:rsid w:val="003C6E9F"/>
    <w:rsid w:val="003D32D5"/>
    <w:rsid w:val="003D4710"/>
    <w:rsid w:val="003D526F"/>
    <w:rsid w:val="003E3769"/>
    <w:rsid w:val="003E3F5F"/>
    <w:rsid w:val="003E5E18"/>
    <w:rsid w:val="003F41D9"/>
    <w:rsid w:val="003F6126"/>
    <w:rsid w:val="003F7324"/>
    <w:rsid w:val="004012A8"/>
    <w:rsid w:val="00402F81"/>
    <w:rsid w:val="004039F7"/>
    <w:rsid w:val="00403F68"/>
    <w:rsid w:val="004172BE"/>
    <w:rsid w:val="00417C12"/>
    <w:rsid w:val="00424E7C"/>
    <w:rsid w:val="00425282"/>
    <w:rsid w:val="00427E65"/>
    <w:rsid w:val="0043688D"/>
    <w:rsid w:val="0044156E"/>
    <w:rsid w:val="004433C5"/>
    <w:rsid w:val="00443B5F"/>
    <w:rsid w:val="00444AD3"/>
    <w:rsid w:val="00444B93"/>
    <w:rsid w:val="00446828"/>
    <w:rsid w:val="00447EAD"/>
    <w:rsid w:val="00447EDF"/>
    <w:rsid w:val="00451028"/>
    <w:rsid w:val="0045316F"/>
    <w:rsid w:val="00453A4A"/>
    <w:rsid w:val="0045485D"/>
    <w:rsid w:val="00460FE1"/>
    <w:rsid w:val="00461738"/>
    <w:rsid w:val="004635D2"/>
    <w:rsid w:val="004636AE"/>
    <w:rsid w:val="0046526D"/>
    <w:rsid w:val="004653F1"/>
    <w:rsid w:val="00473963"/>
    <w:rsid w:val="00474402"/>
    <w:rsid w:val="00474864"/>
    <w:rsid w:val="0049553C"/>
    <w:rsid w:val="00495572"/>
    <w:rsid w:val="0049796B"/>
    <w:rsid w:val="004A1833"/>
    <w:rsid w:val="004A2686"/>
    <w:rsid w:val="004A5107"/>
    <w:rsid w:val="004A7553"/>
    <w:rsid w:val="004B0533"/>
    <w:rsid w:val="004B1583"/>
    <w:rsid w:val="004B215C"/>
    <w:rsid w:val="004B2947"/>
    <w:rsid w:val="004B4978"/>
    <w:rsid w:val="004B4CDD"/>
    <w:rsid w:val="004C151F"/>
    <w:rsid w:val="004C27AA"/>
    <w:rsid w:val="004C34CB"/>
    <w:rsid w:val="004C3664"/>
    <w:rsid w:val="004C457A"/>
    <w:rsid w:val="004C4D7D"/>
    <w:rsid w:val="004C7F09"/>
    <w:rsid w:val="004D343D"/>
    <w:rsid w:val="004D5948"/>
    <w:rsid w:val="004E7DEF"/>
    <w:rsid w:val="004F0508"/>
    <w:rsid w:val="004F07D4"/>
    <w:rsid w:val="004F0E8C"/>
    <w:rsid w:val="004F161A"/>
    <w:rsid w:val="004F6AC8"/>
    <w:rsid w:val="00500EF3"/>
    <w:rsid w:val="00503E20"/>
    <w:rsid w:val="00505FD3"/>
    <w:rsid w:val="00507DC1"/>
    <w:rsid w:val="00512C1E"/>
    <w:rsid w:val="0051449F"/>
    <w:rsid w:val="00517B5C"/>
    <w:rsid w:val="00522A30"/>
    <w:rsid w:val="00522B87"/>
    <w:rsid w:val="00522D70"/>
    <w:rsid w:val="005232F7"/>
    <w:rsid w:val="005235B9"/>
    <w:rsid w:val="005246A2"/>
    <w:rsid w:val="00524FDF"/>
    <w:rsid w:val="0052650B"/>
    <w:rsid w:val="005272FB"/>
    <w:rsid w:val="00527533"/>
    <w:rsid w:val="00532C09"/>
    <w:rsid w:val="00536688"/>
    <w:rsid w:val="00537944"/>
    <w:rsid w:val="00541815"/>
    <w:rsid w:val="005446A9"/>
    <w:rsid w:val="0054646D"/>
    <w:rsid w:val="00550885"/>
    <w:rsid w:val="005511D7"/>
    <w:rsid w:val="005555D4"/>
    <w:rsid w:val="00556408"/>
    <w:rsid w:val="00561741"/>
    <w:rsid w:val="0056193D"/>
    <w:rsid w:val="005721D9"/>
    <w:rsid w:val="005757E8"/>
    <w:rsid w:val="00576530"/>
    <w:rsid w:val="00576570"/>
    <w:rsid w:val="00577458"/>
    <w:rsid w:val="00577497"/>
    <w:rsid w:val="00580D24"/>
    <w:rsid w:val="005810E7"/>
    <w:rsid w:val="00582581"/>
    <w:rsid w:val="005842D9"/>
    <w:rsid w:val="005853B1"/>
    <w:rsid w:val="00590D46"/>
    <w:rsid w:val="005A03D0"/>
    <w:rsid w:val="005A1194"/>
    <w:rsid w:val="005A120A"/>
    <w:rsid w:val="005A1627"/>
    <w:rsid w:val="005A1810"/>
    <w:rsid w:val="005A6A88"/>
    <w:rsid w:val="005B0032"/>
    <w:rsid w:val="005B29EA"/>
    <w:rsid w:val="005B4B95"/>
    <w:rsid w:val="005C09E0"/>
    <w:rsid w:val="005C3CAA"/>
    <w:rsid w:val="005C4B42"/>
    <w:rsid w:val="005C4EA3"/>
    <w:rsid w:val="005D02B2"/>
    <w:rsid w:val="005D1045"/>
    <w:rsid w:val="005D20C2"/>
    <w:rsid w:val="005D2C31"/>
    <w:rsid w:val="005D32EB"/>
    <w:rsid w:val="005D553B"/>
    <w:rsid w:val="005D56DA"/>
    <w:rsid w:val="005E0402"/>
    <w:rsid w:val="005E24BD"/>
    <w:rsid w:val="005E32A6"/>
    <w:rsid w:val="005E3576"/>
    <w:rsid w:val="005E35B0"/>
    <w:rsid w:val="005E4062"/>
    <w:rsid w:val="005E7104"/>
    <w:rsid w:val="005E7D1E"/>
    <w:rsid w:val="005F0863"/>
    <w:rsid w:val="005F152C"/>
    <w:rsid w:val="005F3833"/>
    <w:rsid w:val="005F46DE"/>
    <w:rsid w:val="005F5E9F"/>
    <w:rsid w:val="005F621F"/>
    <w:rsid w:val="005F634D"/>
    <w:rsid w:val="00600363"/>
    <w:rsid w:val="00601173"/>
    <w:rsid w:val="00602227"/>
    <w:rsid w:val="00602B2B"/>
    <w:rsid w:val="0060575A"/>
    <w:rsid w:val="00605CF6"/>
    <w:rsid w:val="00607549"/>
    <w:rsid w:val="00611005"/>
    <w:rsid w:val="00611680"/>
    <w:rsid w:val="00611D4D"/>
    <w:rsid w:val="00612EFB"/>
    <w:rsid w:val="006140C8"/>
    <w:rsid w:val="006149BE"/>
    <w:rsid w:val="0061530A"/>
    <w:rsid w:val="00617202"/>
    <w:rsid w:val="0062135A"/>
    <w:rsid w:val="00622919"/>
    <w:rsid w:val="00624179"/>
    <w:rsid w:val="00630DD6"/>
    <w:rsid w:val="00630E84"/>
    <w:rsid w:val="00632846"/>
    <w:rsid w:val="00634059"/>
    <w:rsid w:val="00634584"/>
    <w:rsid w:val="00636B29"/>
    <w:rsid w:val="0063718F"/>
    <w:rsid w:val="006424F8"/>
    <w:rsid w:val="00643CB6"/>
    <w:rsid w:val="0064460A"/>
    <w:rsid w:val="00644DA4"/>
    <w:rsid w:val="00645846"/>
    <w:rsid w:val="00650FC3"/>
    <w:rsid w:val="00653416"/>
    <w:rsid w:val="00655D93"/>
    <w:rsid w:val="00657149"/>
    <w:rsid w:val="00661B2D"/>
    <w:rsid w:val="0066473A"/>
    <w:rsid w:val="0067028D"/>
    <w:rsid w:val="00670887"/>
    <w:rsid w:val="00670A9F"/>
    <w:rsid w:val="0067262C"/>
    <w:rsid w:val="00674402"/>
    <w:rsid w:val="00676611"/>
    <w:rsid w:val="006828EE"/>
    <w:rsid w:val="006842F2"/>
    <w:rsid w:val="006847BF"/>
    <w:rsid w:val="006918B8"/>
    <w:rsid w:val="00692582"/>
    <w:rsid w:val="00696DC1"/>
    <w:rsid w:val="006A4EFE"/>
    <w:rsid w:val="006A7191"/>
    <w:rsid w:val="006B00EB"/>
    <w:rsid w:val="006B06E8"/>
    <w:rsid w:val="006B1566"/>
    <w:rsid w:val="006B77D0"/>
    <w:rsid w:val="006C0CFA"/>
    <w:rsid w:val="006C48E1"/>
    <w:rsid w:val="006D02C6"/>
    <w:rsid w:val="006D31B6"/>
    <w:rsid w:val="006D5940"/>
    <w:rsid w:val="006E174E"/>
    <w:rsid w:val="006E265F"/>
    <w:rsid w:val="006E55B8"/>
    <w:rsid w:val="006E5A3B"/>
    <w:rsid w:val="006E6E4F"/>
    <w:rsid w:val="006F0D36"/>
    <w:rsid w:val="006F1F2C"/>
    <w:rsid w:val="006F32AB"/>
    <w:rsid w:val="006F70AA"/>
    <w:rsid w:val="00703D6D"/>
    <w:rsid w:val="007123D6"/>
    <w:rsid w:val="00714B04"/>
    <w:rsid w:val="00717D1E"/>
    <w:rsid w:val="00720112"/>
    <w:rsid w:val="00720A06"/>
    <w:rsid w:val="0072313F"/>
    <w:rsid w:val="007268AB"/>
    <w:rsid w:val="00727AA0"/>
    <w:rsid w:val="00731BEC"/>
    <w:rsid w:val="00733A31"/>
    <w:rsid w:val="0073585A"/>
    <w:rsid w:val="00735C60"/>
    <w:rsid w:val="007367FF"/>
    <w:rsid w:val="00742A1B"/>
    <w:rsid w:val="00743549"/>
    <w:rsid w:val="0074532D"/>
    <w:rsid w:val="00750F34"/>
    <w:rsid w:val="00751C97"/>
    <w:rsid w:val="00751EDD"/>
    <w:rsid w:val="00754CB7"/>
    <w:rsid w:val="00755303"/>
    <w:rsid w:val="007573BD"/>
    <w:rsid w:val="0075798F"/>
    <w:rsid w:val="0076113F"/>
    <w:rsid w:val="00773D57"/>
    <w:rsid w:val="007766BB"/>
    <w:rsid w:val="00776FDC"/>
    <w:rsid w:val="007801FC"/>
    <w:rsid w:val="0078618E"/>
    <w:rsid w:val="0078684A"/>
    <w:rsid w:val="007872F9"/>
    <w:rsid w:val="00790DA1"/>
    <w:rsid w:val="00790F42"/>
    <w:rsid w:val="0079125E"/>
    <w:rsid w:val="00794546"/>
    <w:rsid w:val="0079580A"/>
    <w:rsid w:val="00795E89"/>
    <w:rsid w:val="00796F9A"/>
    <w:rsid w:val="00797AF8"/>
    <w:rsid w:val="007A1499"/>
    <w:rsid w:val="007A3947"/>
    <w:rsid w:val="007A3EC4"/>
    <w:rsid w:val="007A49F6"/>
    <w:rsid w:val="007B59CB"/>
    <w:rsid w:val="007B62D4"/>
    <w:rsid w:val="007C10E3"/>
    <w:rsid w:val="007C3274"/>
    <w:rsid w:val="007C372E"/>
    <w:rsid w:val="007C605F"/>
    <w:rsid w:val="007C7857"/>
    <w:rsid w:val="007D30A3"/>
    <w:rsid w:val="007D69BA"/>
    <w:rsid w:val="007E523D"/>
    <w:rsid w:val="007E581C"/>
    <w:rsid w:val="007E78AA"/>
    <w:rsid w:val="007F02DD"/>
    <w:rsid w:val="007F1575"/>
    <w:rsid w:val="007F2650"/>
    <w:rsid w:val="007F7C18"/>
    <w:rsid w:val="008014DE"/>
    <w:rsid w:val="00805229"/>
    <w:rsid w:val="00805720"/>
    <w:rsid w:val="00812FCC"/>
    <w:rsid w:val="00814A50"/>
    <w:rsid w:val="00814AF8"/>
    <w:rsid w:val="00817B14"/>
    <w:rsid w:val="00817FAA"/>
    <w:rsid w:val="008207E4"/>
    <w:rsid w:val="00822836"/>
    <w:rsid w:val="0082469C"/>
    <w:rsid w:val="0082520C"/>
    <w:rsid w:val="00827A74"/>
    <w:rsid w:val="0083379C"/>
    <w:rsid w:val="00835FAD"/>
    <w:rsid w:val="00837842"/>
    <w:rsid w:val="008417A4"/>
    <w:rsid w:val="00842243"/>
    <w:rsid w:val="008470A8"/>
    <w:rsid w:val="00850912"/>
    <w:rsid w:val="00851C10"/>
    <w:rsid w:val="0085433A"/>
    <w:rsid w:val="008543CE"/>
    <w:rsid w:val="00854BBE"/>
    <w:rsid w:val="00854F31"/>
    <w:rsid w:val="008573D5"/>
    <w:rsid w:val="00857FE8"/>
    <w:rsid w:val="0086159B"/>
    <w:rsid w:val="008629E1"/>
    <w:rsid w:val="00866B22"/>
    <w:rsid w:val="008676AA"/>
    <w:rsid w:val="008705F6"/>
    <w:rsid w:val="008709B4"/>
    <w:rsid w:val="00873A7E"/>
    <w:rsid w:val="0087548D"/>
    <w:rsid w:val="008757C8"/>
    <w:rsid w:val="0087730C"/>
    <w:rsid w:val="008776DA"/>
    <w:rsid w:val="00880C47"/>
    <w:rsid w:val="008810DE"/>
    <w:rsid w:val="0088287B"/>
    <w:rsid w:val="00882D99"/>
    <w:rsid w:val="00882DF5"/>
    <w:rsid w:val="008852EB"/>
    <w:rsid w:val="00885F04"/>
    <w:rsid w:val="00887C34"/>
    <w:rsid w:val="008911B5"/>
    <w:rsid w:val="00892563"/>
    <w:rsid w:val="008950B8"/>
    <w:rsid w:val="008965F2"/>
    <w:rsid w:val="008969F7"/>
    <w:rsid w:val="00896DAC"/>
    <w:rsid w:val="008A0AF9"/>
    <w:rsid w:val="008A3713"/>
    <w:rsid w:val="008B2007"/>
    <w:rsid w:val="008B34C7"/>
    <w:rsid w:val="008B3F45"/>
    <w:rsid w:val="008B5BA8"/>
    <w:rsid w:val="008C543E"/>
    <w:rsid w:val="008C7320"/>
    <w:rsid w:val="008D25CB"/>
    <w:rsid w:val="008D2C4C"/>
    <w:rsid w:val="008D68F2"/>
    <w:rsid w:val="008D6D19"/>
    <w:rsid w:val="008E0615"/>
    <w:rsid w:val="008E20F4"/>
    <w:rsid w:val="008E2395"/>
    <w:rsid w:val="008E4900"/>
    <w:rsid w:val="008E6643"/>
    <w:rsid w:val="008F1F5A"/>
    <w:rsid w:val="008F2065"/>
    <w:rsid w:val="008F2342"/>
    <w:rsid w:val="008F4D95"/>
    <w:rsid w:val="008F69B1"/>
    <w:rsid w:val="008F6B69"/>
    <w:rsid w:val="009119CD"/>
    <w:rsid w:val="00916129"/>
    <w:rsid w:val="009237E8"/>
    <w:rsid w:val="0092538D"/>
    <w:rsid w:val="00930910"/>
    <w:rsid w:val="00931802"/>
    <w:rsid w:val="00932BEC"/>
    <w:rsid w:val="00933D19"/>
    <w:rsid w:val="0093414B"/>
    <w:rsid w:val="0093459D"/>
    <w:rsid w:val="00935453"/>
    <w:rsid w:val="00935D25"/>
    <w:rsid w:val="0093672D"/>
    <w:rsid w:val="00937B8F"/>
    <w:rsid w:val="009418AB"/>
    <w:rsid w:val="009439BD"/>
    <w:rsid w:val="00950AC3"/>
    <w:rsid w:val="009532F7"/>
    <w:rsid w:val="009559E6"/>
    <w:rsid w:val="0096030A"/>
    <w:rsid w:val="00960CE5"/>
    <w:rsid w:val="00961CC1"/>
    <w:rsid w:val="00962086"/>
    <w:rsid w:val="00965359"/>
    <w:rsid w:val="009660A2"/>
    <w:rsid w:val="009706D3"/>
    <w:rsid w:val="00971E19"/>
    <w:rsid w:val="009728CF"/>
    <w:rsid w:val="00973D5B"/>
    <w:rsid w:val="00974532"/>
    <w:rsid w:val="00974923"/>
    <w:rsid w:val="009773A8"/>
    <w:rsid w:val="00990F68"/>
    <w:rsid w:val="00994186"/>
    <w:rsid w:val="00994C70"/>
    <w:rsid w:val="00995FE9"/>
    <w:rsid w:val="009975B7"/>
    <w:rsid w:val="009A1405"/>
    <w:rsid w:val="009A1858"/>
    <w:rsid w:val="009A2FD6"/>
    <w:rsid w:val="009A35D8"/>
    <w:rsid w:val="009A3A4A"/>
    <w:rsid w:val="009A3C58"/>
    <w:rsid w:val="009A4FE6"/>
    <w:rsid w:val="009A6EA6"/>
    <w:rsid w:val="009B0773"/>
    <w:rsid w:val="009B342C"/>
    <w:rsid w:val="009B344C"/>
    <w:rsid w:val="009B5855"/>
    <w:rsid w:val="009B58DB"/>
    <w:rsid w:val="009B7466"/>
    <w:rsid w:val="009C11D3"/>
    <w:rsid w:val="009C600A"/>
    <w:rsid w:val="009C64F4"/>
    <w:rsid w:val="009C7F5C"/>
    <w:rsid w:val="009D0076"/>
    <w:rsid w:val="009D2EBB"/>
    <w:rsid w:val="009D2FFF"/>
    <w:rsid w:val="009D5D4F"/>
    <w:rsid w:val="009D73C4"/>
    <w:rsid w:val="009E09D0"/>
    <w:rsid w:val="009E2DF5"/>
    <w:rsid w:val="009E76D6"/>
    <w:rsid w:val="009E7A5B"/>
    <w:rsid w:val="009F51BA"/>
    <w:rsid w:val="009F56E4"/>
    <w:rsid w:val="009F72AD"/>
    <w:rsid w:val="009F7392"/>
    <w:rsid w:val="009F76FF"/>
    <w:rsid w:val="009F78CB"/>
    <w:rsid w:val="00A02EBB"/>
    <w:rsid w:val="00A02FAC"/>
    <w:rsid w:val="00A0647B"/>
    <w:rsid w:val="00A14305"/>
    <w:rsid w:val="00A149EF"/>
    <w:rsid w:val="00A14F0C"/>
    <w:rsid w:val="00A15AD4"/>
    <w:rsid w:val="00A1628E"/>
    <w:rsid w:val="00A17024"/>
    <w:rsid w:val="00A20696"/>
    <w:rsid w:val="00A218DC"/>
    <w:rsid w:val="00A225CC"/>
    <w:rsid w:val="00A2483A"/>
    <w:rsid w:val="00A26841"/>
    <w:rsid w:val="00A36CFB"/>
    <w:rsid w:val="00A406A0"/>
    <w:rsid w:val="00A40996"/>
    <w:rsid w:val="00A41D43"/>
    <w:rsid w:val="00A42D7F"/>
    <w:rsid w:val="00A4753A"/>
    <w:rsid w:val="00A53202"/>
    <w:rsid w:val="00A548AF"/>
    <w:rsid w:val="00A5631A"/>
    <w:rsid w:val="00A60560"/>
    <w:rsid w:val="00A60BC3"/>
    <w:rsid w:val="00A60BF5"/>
    <w:rsid w:val="00A61431"/>
    <w:rsid w:val="00A6160B"/>
    <w:rsid w:val="00A62138"/>
    <w:rsid w:val="00A62EC4"/>
    <w:rsid w:val="00A631C0"/>
    <w:rsid w:val="00A63540"/>
    <w:rsid w:val="00A64051"/>
    <w:rsid w:val="00A66840"/>
    <w:rsid w:val="00A66FEA"/>
    <w:rsid w:val="00A70E28"/>
    <w:rsid w:val="00A80099"/>
    <w:rsid w:val="00A828BE"/>
    <w:rsid w:val="00A829DE"/>
    <w:rsid w:val="00A85A9E"/>
    <w:rsid w:val="00A86442"/>
    <w:rsid w:val="00A8793A"/>
    <w:rsid w:val="00A9223F"/>
    <w:rsid w:val="00A93E5F"/>
    <w:rsid w:val="00A95588"/>
    <w:rsid w:val="00AA0FC3"/>
    <w:rsid w:val="00AA497E"/>
    <w:rsid w:val="00AA550C"/>
    <w:rsid w:val="00AA667F"/>
    <w:rsid w:val="00AA7C6B"/>
    <w:rsid w:val="00AB2C7B"/>
    <w:rsid w:val="00AB4AD2"/>
    <w:rsid w:val="00AB5B8A"/>
    <w:rsid w:val="00AB7367"/>
    <w:rsid w:val="00AC03A5"/>
    <w:rsid w:val="00AC1251"/>
    <w:rsid w:val="00AC216F"/>
    <w:rsid w:val="00AC4067"/>
    <w:rsid w:val="00AC4B54"/>
    <w:rsid w:val="00AD0259"/>
    <w:rsid w:val="00AD54AF"/>
    <w:rsid w:val="00AD75C2"/>
    <w:rsid w:val="00AE19F5"/>
    <w:rsid w:val="00AE3549"/>
    <w:rsid w:val="00AE7287"/>
    <w:rsid w:val="00AE777F"/>
    <w:rsid w:val="00AF24F0"/>
    <w:rsid w:val="00AF24F2"/>
    <w:rsid w:val="00B022FB"/>
    <w:rsid w:val="00B03B71"/>
    <w:rsid w:val="00B05ADC"/>
    <w:rsid w:val="00B1079A"/>
    <w:rsid w:val="00B10E47"/>
    <w:rsid w:val="00B13A26"/>
    <w:rsid w:val="00B14815"/>
    <w:rsid w:val="00B15097"/>
    <w:rsid w:val="00B15AC3"/>
    <w:rsid w:val="00B2047C"/>
    <w:rsid w:val="00B21AC7"/>
    <w:rsid w:val="00B236D2"/>
    <w:rsid w:val="00B2385E"/>
    <w:rsid w:val="00B252BF"/>
    <w:rsid w:val="00B26A51"/>
    <w:rsid w:val="00B27393"/>
    <w:rsid w:val="00B274A0"/>
    <w:rsid w:val="00B32E13"/>
    <w:rsid w:val="00B34215"/>
    <w:rsid w:val="00B3530C"/>
    <w:rsid w:val="00B450BB"/>
    <w:rsid w:val="00B45311"/>
    <w:rsid w:val="00B45A1F"/>
    <w:rsid w:val="00B51212"/>
    <w:rsid w:val="00B53D7A"/>
    <w:rsid w:val="00B54100"/>
    <w:rsid w:val="00B55E38"/>
    <w:rsid w:val="00B55F64"/>
    <w:rsid w:val="00B57248"/>
    <w:rsid w:val="00B60D49"/>
    <w:rsid w:val="00B61174"/>
    <w:rsid w:val="00B62B9C"/>
    <w:rsid w:val="00B63726"/>
    <w:rsid w:val="00B6710E"/>
    <w:rsid w:val="00B6781D"/>
    <w:rsid w:val="00B70356"/>
    <w:rsid w:val="00B703F1"/>
    <w:rsid w:val="00B707A0"/>
    <w:rsid w:val="00B71166"/>
    <w:rsid w:val="00B72F5B"/>
    <w:rsid w:val="00B77161"/>
    <w:rsid w:val="00B81637"/>
    <w:rsid w:val="00B819B2"/>
    <w:rsid w:val="00B86CE7"/>
    <w:rsid w:val="00B87465"/>
    <w:rsid w:val="00B9231C"/>
    <w:rsid w:val="00B92774"/>
    <w:rsid w:val="00B92D40"/>
    <w:rsid w:val="00B939DD"/>
    <w:rsid w:val="00B94223"/>
    <w:rsid w:val="00B9683F"/>
    <w:rsid w:val="00BA1BAC"/>
    <w:rsid w:val="00BA5916"/>
    <w:rsid w:val="00BA60DA"/>
    <w:rsid w:val="00BB0320"/>
    <w:rsid w:val="00BB23DF"/>
    <w:rsid w:val="00BB3D9F"/>
    <w:rsid w:val="00BB79AD"/>
    <w:rsid w:val="00BC08AE"/>
    <w:rsid w:val="00BC39B9"/>
    <w:rsid w:val="00BC3CD9"/>
    <w:rsid w:val="00BC441E"/>
    <w:rsid w:val="00BD0A7E"/>
    <w:rsid w:val="00BD1E38"/>
    <w:rsid w:val="00BD29D4"/>
    <w:rsid w:val="00BD3826"/>
    <w:rsid w:val="00BD6255"/>
    <w:rsid w:val="00BD6854"/>
    <w:rsid w:val="00BD791B"/>
    <w:rsid w:val="00BE220F"/>
    <w:rsid w:val="00BE73D8"/>
    <w:rsid w:val="00BF3F27"/>
    <w:rsid w:val="00C029C1"/>
    <w:rsid w:val="00C05227"/>
    <w:rsid w:val="00C060C7"/>
    <w:rsid w:val="00C1085E"/>
    <w:rsid w:val="00C11DDF"/>
    <w:rsid w:val="00C14E6E"/>
    <w:rsid w:val="00C17C5D"/>
    <w:rsid w:val="00C2120C"/>
    <w:rsid w:val="00C22781"/>
    <w:rsid w:val="00C240C6"/>
    <w:rsid w:val="00C36088"/>
    <w:rsid w:val="00C37944"/>
    <w:rsid w:val="00C37F4B"/>
    <w:rsid w:val="00C41868"/>
    <w:rsid w:val="00C42E37"/>
    <w:rsid w:val="00C431FB"/>
    <w:rsid w:val="00C55E54"/>
    <w:rsid w:val="00C6036E"/>
    <w:rsid w:val="00C60C50"/>
    <w:rsid w:val="00C624C8"/>
    <w:rsid w:val="00C62A46"/>
    <w:rsid w:val="00C67134"/>
    <w:rsid w:val="00C678FC"/>
    <w:rsid w:val="00C72165"/>
    <w:rsid w:val="00C73AA8"/>
    <w:rsid w:val="00C75048"/>
    <w:rsid w:val="00C7736E"/>
    <w:rsid w:val="00C83137"/>
    <w:rsid w:val="00C85014"/>
    <w:rsid w:val="00C9053F"/>
    <w:rsid w:val="00C910A8"/>
    <w:rsid w:val="00C91761"/>
    <w:rsid w:val="00C9592D"/>
    <w:rsid w:val="00C97542"/>
    <w:rsid w:val="00CA1002"/>
    <w:rsid w:val="00CA14B1"/>
    <w:rsid w:val="00CA33E1"/>
    <w:rsid w:val="00CA459F"/>
    <w:rsid w:val="00CA4CE8"/>
    <w:rsid w:val="00CA6B5F"/>
    <w:rsid w:val="00CB026E"/>
    <w:rsid w:val="00CB1783"/>
    <w:rsid w:val="00CB202C"/>
    <w:rsid w:val="00CB3B75"/>
    <w:rsid w:val="00CB6376"/>
    <w:rsid w:val="00CB7D55"/>
    <w:rsid w:val="00CB7EDD"/>
    <w:rsid w:val="00CC0295"/>
    <w:rsid w:val="00CC0A90"/>
    <w:rsid w:val="00CC2A83"/>
    <w:rsid w:val="00CC6472"/>
    <w:rsid w:val="00CC6A9C"/>
    <w:rsid w:val="00CC7966"/>
    <w:rsid w:val="00CC7E89"/>
    <w:rsid w:val="00CD4823"/>
    <w:rsid w:val="00CD5933"/>
    <w:rsid w:val="00CE0503"/>
    <w:rsid w:val="00CE0A3E"/>
    <w:rsid w:val="00CE6279"/>
    <w:rsid w:val="00CE6491"/>
    <w:rsid w:val="00CF0AC0"/>
    <w:rsid w:val="00CF20CD"/>
    <w:rsid w:val="00CF36F5"/>
    <w:rsid w:val="00CF3F3B"/>
    <w:rsid w:val="00CF4E6C"/>
    <w:rsid w:val="00D029C8"/>
    <w:rsid w:val="00D05DB8"/>
    <w:rsid w:val="00D073A3"/>
    <w:rsid w:val="00D073D8"/>
    <w:rsid w:val="00D07F2D"/>
    <w:rsid w:val="00D11EC6"/>
    <w:rsid w:val="00D12F60"/>
    <w:rsid w:val="00D12FBC"/>
    <w:rsid w:val="00D14FF3"/>
    <w:rsid w:val="00D17E5B"/>
    <w:rsid w:val="00D23E86"/>
    <w:rsid w:val="00D26DEC"/>
    <w:rsid w:val="00D27404"/>
    <w:rsid w:val="00D27C87"/>
    <w:rsid w:val="00D3189C"/>
    <w:rsid w:val="00D319DA"/>
    <w:rsid w:val="00D33706"/>
    <w:rsid w:val="00D34D00"/>
    <w:rsid w:val="00D34D9C"/>
    <w:rsid w:val="00D406C4"/>
    <w:rsid w:val="00D41877"/>
    <w:rsid w:val="00D44053"/>
    <w:rsid w:val="00D5352D"/>
    <w:rsid w:val="00D5545D"/>
    <w:rsid w:val="00D55493"/>
    <w:rsid w:val="00D56E07"/>
    <w:rsid w:val="00D572D8"/>
    <w:rsid w:val="00D62136"/>
    <w:rsid w:val="00D62503"/>
    <w:rsid w:val="00D62C3F"/>
    <w:rsid w:val="00D70E2B"/>
    <w:rsid w:val="00D73234"/>
    <w:rsid w:val="00D7552C"/>
    <w:rsid w:val="00D778D7"/>
    <w:rsid w:val="00D8007A"/>
    <w:rsid w:val="00D81A84"/>
    <w:rsid w:val="00D877AF"/>
    <w:rsid w:val="00DA11EE"/>
    <w:rsid w:val="00DA1B1D"/>
    <w:rsid w:val="00DA1CBD"/>
    <w:rsid w:val="00DB00F3"/>
    <w:rsid w:val="00DB26FB"/>
    <w:rsid w:val="00DB2758"/>
    <w:rsid w:val="00DB2ADE"/>
    <w:rsid w:val="00DB47C4"/>
    <w:rsid w:val="00DB531A"/>
    <w:rsid w:val="00DB5550"/>
    <w:rsid w:val="00DB7F19"/>
    <w:rsid w:val="00DC14A8"/>
    <w:rsid w:val="00DC551B"/>
    <w:rsid w:val="00DC6120"/>
    <w:rsid w:val="00DC68CE"/>
    <w:rsid w:val="00DC690B"/>
    <w:rsid w:val="00DD02A7"/>
    <w:rsid w:val="00DD2C48"/>
    <w:rsid w:val="00DD5428"/>
    <w:rsid w:val="00DE29DE"/>
    <w:rsid w:val="00DE77B8"/>
    <w:rsid w:val="00DE7BCC"/>
    <w:rsid w:val="00DF02BB"/>
    <w:rsid w:val="00DF0DAD"/>
    <w:rsid w:val="00DF1146"/>
    <w:rsid w:val="00DF5302"/>
    <w:rsid w:val="00DF7149"/>
    <w:rsid w:val="00E04D80"/>
    <w:rsid w:val="00E067AA"/>
    <w:rsid w:val="00E073E3"/>
    <w:rsid w:val="00E126D7"/>
    <w:rsid w:val="00E13773"/>
    <w:rsid w:val="00E15EE0"/>
    <w:rsid w:val="00E17195"/>
    <w:rsid w:val="00E17E9F"/>
    <w:rsid w:val="00E21C36"/>
    <w:rsid w:val="00E22B6B"/>
    <w:rsid w:val="00E233C1"/>
    <w:rsid w:val="00E244F3"/>
    <w:rsid w:val="00E26041"/>
    <w:rsid w:val="00E266E5"/>
    <w:rsid w:val="00E3574B"/>
    <w:rsid w:val="00E35EC5"/>
    <w:rsid w:val="00E36200"/>
    <w:rsid w:val="00E36F4F"/>
    <w:rsid w:val="00E44E52"/>
    <w:rsid w:val="00E4516F"/>
    <w:rsid w:val="00E4598D"/>
    <w:rsid w:val="00E45F55"/>
    <w:rsid w:val="00E460C8"/>
    <w:rsid w:val="00E46F8D"/>
    <w:rsid w:val="00E53C03"/>
    <w:rsid w:val="00E55964"/>
    <w:rsid w:val="00E564D4"/>
    <w:rsid w:val="00E602CB"/>
    <w:rsid w:val="00E620AD"/>
    <w:rsid w:val="00E64B6F"/>
    <w:rsid w:val="00E6682F"/>
    <w:rsid w:val="00E66A1F"/>
    <w:rsid w:val="00E70B4D"/>
    <w:rsid w:val="00E75B86"/>
    <w:rsid w:val="00E76AB3"/>
    <w:rsid w:val="00E774FB"/>
    <w:rsid w:val="00E77B61"/>
    <w:rsid w:val="00E83282"/>
    <w:rsid w:val="00E84953"/>
    <w:rsid w:val="00E84C97"/>
    <w:rsid w:val="00E859B1"/>
    <w:rsid w:val="00E86414"/>
    <w:rsid w:val="00E9280C"/>
    <w:rsid w:val="00EA13E7"/>
    <w:rsid w:val="00EA2C40"/>
    <w:rsid w:val="00EA436B"/>
    <w:rsid w:val="00EB1CC7"/>
    <w:rsid w:val="00EB20B6"/>
    <w:rsid w:val="00EB2D08"/>
    <w:rsid w:val="00EB302B"/>
    <w:rsid w:val="00EB4092"/>
    <w:rsid w:val="00EB576D"/>
    <w:rsid w:val="00EC1ABE"/>
    <w:rsid w:val="00EC2379"/>
    <w:rsid w:val="00EC65BA"/>
    <w:rsid w:val="00ED2235"/>
    <w:rsid w:val="00ED4603"/>
    <w:rsid w:val="00ED466B"/>
    <w:rsid w:val="00ED475E"/>
    <w:rsid w:val="00ED5F72"/>
    <w:rsid w:val="00ED5F97"/>
    <w:rsid w:val="00ED6676"/>
    <w:rsid w:val="00EE0280"/>
    <w:rsid w:val="00EE1523"/>
    <w:rsid w:val="00EE4922"/>
    <w:rsid w:val="00EE6DD8"/>
    <w:rsid w:val="00EE7146"/>
    <w:rsid w:val="00EF12BA"/>
    <w:rsid w:val="00EF5061"/>
    <w:rsid w:val="00EF6E0A"/>
    <w:rsid w:val="00F0048E"/>
    <w:rsid w:val="00F0089F"/>
    <w:rsid w:val="00F03F30"/>
    <w:rsid w:val="00F048DA"/>
    <w:rsid w:val="00F06B87"/>
    <w:rsid w:val="00F07442"/>
    <w:rsid w:val="00F10BBE"/>
    <w:rsid w:val="00F1158B"/>
    <w:rsid w:val="00F13663"/>
    <w:rsid w:val="00F17312"/>
    <w:rsid w:val="00F2164C"/>
    <w:rsid w:val="00F32D3C"/>
    <w:rsid w:val="00F33345"/>
    <w:rsid w:val="00F33390"/>
    <w:rsid w:val="00F351B8"/>
    <w:rsid w:val="00F36429"/>
    <w:rsid w:val="00F40CED"/>
    <w:rsid w:val="00F445CC"/>
    <w:rsid w:val="00F45065"/>
    <w:rsid w:val="00F4559B"/>
    <w:rsid w:val="00F4652B"/>
    <w:rsid w:val="00F50B8F"/>
    <w:rsid w:val="00F526F6"/>
    <w:rsid w:val="00F54172"/>
    <w:rsid w:val="00F5432F"/>
    <w:rsid w:val="00F57BF6"/>
    <w:rsid w:val="00F60998"/>
    <w:rsid w:val="00F61B44"/>
    <w:rsid w:val="00F6462C"/>
    <w:rsid w:val="00F659F4"/>
    <w:rsid w:val="00F70571"/>
    <w:rsid w:val="00F709EC"/>
    <w:rsid w:val="00F720B1"/>
    <w:rsid w:val="00F72BE0"/>
    <w:rsid w:val="00F75467"/>
    <w:rsid w:val="00F7752B"/>
    <w:rsid w:val="00F77BE0"/>
    <w:rsid w:val="00F8136F"/>
    <w:rsid w:val="00F84537"/>
    <w:rsid w:val="00F84E4B"/>
    <w:rsid w:val="00F86697"/>
    <w:rsid w:val="00F916B6"/>
    <w:rsid w:val="00F929AB"/>
    <w:rsid w:val="00F9317B"/>
    <w:rsid w:val="00F94B40"/>
    <w:rsid w:val="00F95871"/>
    <w:rsid w:val="00FA4722"/>
    <w:rsid w:val="00FA4802"/>
    <w:rsid w:val="00FA5957"/>
    <w:rsid w:val="00FA5E1A"/>
    <w:rsid w:val="00FA6DB4"/>
    <w:rsid w:val="00FA6FDE"/>
    <w:rsid w:val="00FA7124"/>
    <w:rsid w:val="00FB340E"/>
    <w:rsid w:val="00FB3BC9"/>
    <w:rsid w:val="00FB56AD"/>
    <w:rsid w:val="00FB59DC"/>
    <w:rsid w:val="00FC2524"/>
    <w:rsid w:val="00FC4D3B"/>
    <w:rsid w:val="00FD52D9"/>
    <w:rsid w:val="00FE0869"/>
    <w:rsid w:val="00FE14CD"/>
    <w:rsid w:val="00FE3A4A"/>
    <w:rsid w:val="00FE47B0"/>
    <w:rsid w:val="00FE5F7E"/>
    <w:rsid w:val="00FE725E"/>
    <w:rsid w:val="00FE72F0"/>
    <w:rsid w:val="00FF1378"/>
    <w:rsid w:val="00FF288A"/>
    <w:rsid w:val="00FF2A65"/>
    <w:rsid w:val="00FF4E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5C14A"/>
  <w15:docId w15:val="{3D73E9B5-35F4-4563-B63B-E8774811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04D80"/>
    <w:pPr>
      <w:suppressAutoHyphens/>
    </w:pPr>
    <w:rPr>
      <w:sz w:val="24"/>
      <w:szCs w:val="24"/>
      <w:lang w:val="lt-LT" w:eastAsia="ar-SA"/>
    </w:rPr>
  </w:style>
  <w:style w:type="paragraph" w:styleId="Antrat1">
    <w:name w:val="heading 1"/>
    <w:basedOn w:val="prastasis"/>
    <w:next w:val="prastasis"/>
    <w:link w:val="Antrat1Diagrama"/>
    <w:qFormat/>
    <w:rsid w:val="00B939DD"/>
    <w:pPr>
      <w:keepNext/>
      <w:spacing w:before="240" w:after="60"/>
      <w:outlineLvl w:val="0"/>
    </w:pPr>
    <w:rPr>
      <w:rFonts w:ascii="Cambria" w:hAnsi="Cambria"/>
      <w:b/>
      <w:bCs/>
      <w:kern w:val="32"/>
      <w:sz w:val="32"/>
      <w:szCs w:val="32"/>
    </w:rPr>
  </w:style>
  <w:style w:type="paragraph" w:styleId="Antrat5">
    <w:name w:val="heading 5"/>
    <w:basedOn w:val="prastasis"/>
    <w:next w:val="prastasis"/>
    <w:qFormat/>
    <w:pPr>
      <w:keepNext/>
      <w:numPr>
        <w:ilvl w:val="4"/>
        <w:numId w:val="1"/>
      </w:numPr>
      <w:jc w:val="center"/>
      <w:outlineLvl w:val="4"/>
    </w:pPr>
    <w:rPr>
      <w:b/>
      <w:spacing w:val="-8"/>
      <w:sz w:val="26"/>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Numatytasispastraiposriftas2">
    <w:name w:val="Numatytasis pastraipos šriftas2"/>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z0">
    <w:name w:val="WW8Num1z0"/>
    <w:rPr>
      <w:b w:val="0"/>
    </w:rPr>
  </w:style>
  <w:style w:type="character" w:customStyle="1" w:styleId="WW8Num2z0">
    <w:name w:val="WW8Num2z0"/>
    <w:rPr>
      <w:b w:val="0"/>
      <w:bCs w:val="0"/>
      <w:sz w:val="24"/>
    </w:rPr>
  </w:style>
  <w:style w:type="character" w:customStyle="1" w:styleId="WW8Num3z0">
    <w:name w:val="WW8Num3z0"/>
    <w:rPr>
      <w:b w:val="0"/>
    </w:rPr>
  </w:style>
  <w:style w:type="character" w:customStyle="1" w:styleId="WW8Num4z0">
    <w:name w:val="WW8Num4z0"/>
    <w:rPr>
      <w:b w:val="0"/>
    </w:rPr>
  </w:style>
  <w:style w:type="character" w:customStyle="1" w:styleId="Numatytasispastraiposriftas1">
    <w:name w:val="Numatytasis pastraipos šriftas1"/>
  </w:style>
  <w:style w:type="character" w:customStyle="1" w:styleId="NumberingSymbols">
    <w:name w:val="Numbering Symbols"/>
  </w:style>
  <w:style w:type="paragraph" w:styleId="Pagrindinistekstas">
    <w:name w:val="Body Text"/>
    <w:basedOn w:val="prastasis"/>
    <w:link w:val="PagrindinistekstasDiagrama"/>
    <w:pPr>
      <w:spacing w:after="120"/>
    </w:pPr>
  </w:style>
  <w:style w:type="paragraph" w:styleId="Sraas">
    <w:name w:val="List"/>
    <w:basedOn w:val="Pagrindinistekstas"/>
    <w:rPr>
      <w:rFonts w:cs="Tahoma"/>
    </w:rPr>
  </w:style>
  <w:style w:type="paragraph" w:customStyle="1" w:styleId="Caption1">
    <w:name w:val="Caption1"/>
    <w:basedOn w:val="prastasis"/>
    <w:pPr>
      <w:suppressLineNumbers/>
      <w:spacing w:before="120" w:after="120"/>
    </w:pPr>
    <w:rPr>
      <w:rFonts w:cs="Tahoma"/>
      <w:i/>
      <w:iCs/>
      <w:sz w:val="20"/>
      <w:szCs w:val="20"/>
    </w:rPr>
  </w:style>
  <w:style w:type="paragraph" w:customStyle="1" w:styleId="Index">
    <w:name w:val="Index"/>
    <w:basedOn w:val="prastasis"/>
    <w:pPr>
      <w:suppressLineNumbers/>
    </w:pPr>
    <w:rPr>
      <w:rFonts w:cs="Tahoma"/>
    </w:rPr>
  </w:style>
  <w:style w:type="paragraph" w:customStyle="1" w:styleId="Heading">
    <w:name w:val="Heading"/>
    <w:basedOn w:val="prastasis"/>
    <w:next w:val="Pagrindinistekstas"/>
    <w:pPr>
      <w:keepNext/>
      <w:spacing w:before="240" w:after="120"/>
    </w:pPr>
    <w:rPr>
      <w:rFonts w:ascii="Arial" w:eastAsia="Lucida Sans Unicode" w:hAnsi="Arial" w:cs="Tahoma"/>
      <w:sz w:val="28"/>
      <w:szCs w:val="28"/>
    </w:rPr>
  </w:style>
  <w:style w:type="paragraph" w:styleId="Debesliotekstas">
    <w:name w:val="Balloon Text"/>
    <w:basedOn w:val="prastasis"/>
    <w:rPr>
      <w:rFonts w:ascii="Tahoma" w:hAnsi="Tahoma" w:cs="Tahoma"/>
      <w:sz w:val="16"/>
      <w:szCs w:val="16"/>
    </w:rPr>
  </w:style>
  <w:style w:type="paragraph" w:customStyle="1" w:styleId="Pagrindinistekstas21">
    <w:name w:val="Pagrindinis tekstas 21"/>
    <w:basedOn w:val="prastasis"/>
    <w:pPr>
      <w:ind w:right="-1048"/>
    </w:p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i/>
      <w:iCs/>
    </w:rPr>
  </w:style>
  <w:style w:type="paragraph" w:styleId="Pagrindiniotekstotrauka">
    <w:name w:val="Body Text Indent"/>
    <w:basedOn w:val="prastasis"/>
    <w:pPr>
      <w:shd w:val="clear" w:color="auto" w:fill="FFFFFF"/>
      <w:spacing w:line="278" w:lineRule="exact"/>
      <w:ind w:firstLine="720"/>
      <w:jc w:val="both"/>
    </w:pPr>
    <w:rPr>
      <w:sz w:val="26"/>
      <w:szCs w:val="26"/>
    </w:rPr>
  </w:style>
  <w:style w:type="paragraph" w:styleId="Antrats">
    <w:name w:val="header"/>
    <w:basedOn w:val="prastasis"/>
    <w:rsid w:val="00527533"/>
    <w:pPr>
      <w:tabs>
        <w:tab w:val="center" w:pos="4819"/>
        <w:tab w:val="right" w:pos="9638"/>
      </w:tabs>
    </w:pPr>
  </w:style>
  <w:style w:type="character" w:styleId="Puslapionumeris">
    <w:name w:val="page number"/>
    <w:basedOn w:val="Numatytasispastraiposriftas"/>
    <w:rsid w:val="00527533"/>
  </w:style>
  <w:style w:type="paragraph" w:styleId="Porat">
    <w:name w:val="footer"/>
    <w:basedOn w:val="prastasis"/>
    <w:rsid w:val="00F86697"/>
    <w:pPr>
      <w:tabs>
        <w:tab w:val="center" w:pos="4819"/>
        <w:tab w:val="right" w:pos="9638"/>
      </w:tabs>
    </w:pPr>
  </w:style>
  <w:style w:type="paragraph" w:styleId="Dokumentostruktra">
    <w:name w:val="Document Map"/>
    <w:basedOn w:val="prastasis"/>
    <w:semiHidden/>
    <w:rsid w:val="00CB7EDD"/>
    <w:pPr>
      <w:shd w:val="clear" w:color="auto" w:fill="000080"/>
    </w:pPr>
    <w:rPr>
      <w:rFonts w:ascii="Tahoma" w:hAnsi="Tahoma" w:cs="Tahoma"/>
      <w:sz w:val="20"/>
      <w:szCs w:val="20"/>
    </w:rPr>
  </w:style>
  <w:style w:type="paragraph" w:customStyle="1" w:styleId="Pagrindiniotekstotrauka21">
    <w:name w:val="Pagrindinio teksto įtrauka 21"/>
    <w:basedOn w:val="prastasis"/>
    <w:rsid w:val="002D06A7"/>
    <w:pPr>
      <w:ind w:firstLine="720"/>
      <w:jc w:val="both"/>
    </w:pPr>
  </w:style>
  <w:style w:type="character" w:customStyle="1" w:styleId="FontStyle14">
    <w:name w:val="Font Style14"/>
    <w:rsid w:val="00E244F3"/>
    <w:rPr>
      <w:rFonts w:ascii="Times New Roman" w:hAnsi="Times New Roman" w:cs="Times New Roman"/>
      <w:sz w:val="22"/>
      <w:szCs w:val="22"/>
    </w:rPr>
  </w:style>
  <w:style w:type="character" w:styleId="Hipersaitas">
    <w:name w:val="Hyperlink"/>
    <w:rsid w:val="00973D5B"/>
    <w:rPr>
      <w:color w:val="0000FF"/>
      <w:u w:val="single"/>
    </w:rPr>
  </w:style>
  <w:style w:type="character" w:customStyle="1" w:styleId="Bodytext">
    <w:name w:val="Body text_"/>
    <w:link w:val="BodyText1"/>
    <w:locked/>
    <w:rsid w:val="0085433A"/>
    <w:rPr>
      <w:sz w:val="21"/>
      <w:szCs w:val="21"/>
      <w:lang w:bidi="ar-SA"/>
    </w:rPr>
  </w:style>
  <w:style w:type="paragraph" w:customStyle="1" w:styleId="BodyText1">
    <w:name w:val="Body Text1"/>
    <w:basedOn w:val="prastasis"/>
    <w:link w:val="Bodytext"/>
    <w:rsid w:val="0085433A"/>
    <w:pPr>
      <w:shd w:val="clear" w:color="auto" w:fill="FFFFFF"/>
      <w:suppressAutoHyphens w:val="0"/>
      <w:spacing w:before="240" w:after="60" w:line="240" w:lineRule="atLeast"/>
      <w:ind w:hanging="760"/>
    </w:pPr>
    <w:rPr>
      <w:sz w:val="21"/>
      <w:szCs w:val="21"/>
      <w:lang w:val="x-none" w:eastAsia="x-none"/>
    </w:rPr>
  </w:style>
  <w:style w:type="character" w:customStyle="1" w:styleId="Bodytext4">
    <w:name w:val="Body text (4)_"/>
    <w:link w:val="Bodytext40"/>
    <w:locked/>
    <w:rsid w:val="0085433A"/>
    <w:rPr>
      <w:i/>
      <w:iCs/>
      <w:spacing w:val="-20"/>
      <w:sz w:val="15"/>
      <w:szCs w:val="15"/>
      <w:lang w:bidi="ar-SA"/>
    </w:rPr>
  </w:style>
  <w:style w:type="paragraph" w:customStyle="1" w:styleId="Bodytext40">
    <w:name w:val="Body text (4)"/>
    <w:basedOn w:val="prastasis"/>
    <w:link w:val="Bodytext4"/>
    <w:rsid w:val="0085433A"/>
    <w:pPr>
      <w:shd w:val="clear" w:color="auto" w:fill="FFFFFF"/>
      <w:suppressAutoHyphens w:val="0"/>
      <w:spacing w:line="240" w:lineRule="atLeast"/>
    </w:pPr>
    <w:rPr>
      <w:i/>
      <w:iCs/>
      <w:spacing w:val="-20"/>
      <w:sz w:val="15"/>
      <w:szCs w:val="15"/>
      <w:lang w:val="x-none" w:eastAsia="x-none"/>
    </w:rPr>
  </w:style>
  <w:style w:type="character" w:customStyle="1" w:styleId="Bodytext3">
    <w:name w:val="Body text (3)_"/>
    <w:link w:val="Bodytext30"/>
    <w:locked/>
    <w:rsid w:val="0085433A"/>
    <w:rPr>
      <w:b/>
      <w:bCs/>
      <w:sz w:val="22"/>
      <w:szCs w:val="22"/>
      <w:lang w:bidi="ar-SA"/>
    </w:rPr>
  </w:style>
  <w:style w:type="paragraph" w:customStyle="1" w:styleId="Bodytext30">
    <w:name w:val="Body text (3)"/>
    <w:basedOn w:val="prastasis"/>
    <w:link w:val="Bodytext3"/>
    <w:rsid w:val="0085433A"/>
    <w:pPr>
      <w:shd w:val="clear" w:color="auto" w:fill="FFFFFF"/>
      <w:suppressAutoHyphens w:val="0"/>
      <w:spacing w:line="252" w:lineRule="exact"/>
    </w:pPr>
    <w:rPr>
      <w:b/>
      <w:bCs/>
      <w:sz w:val="22"/>
      <w:szCs w:val="22"/>
      <w:lang w:val="x-none" w:eastAsia="x-none"/>
    </w:rPr>
  </w:style>
  <w:style w:type="paragraph" w:styleId="Sraopastraipa">
    <w:name w:val="List Paragraph"/>
    <w:basedOn w:val="prastasis"/>
    <w:link w:val="SraopastraipaDiagrama"/>
    <w:uiPriority w:val="34"/>
    <w:qFormat/>
    <w:rsid w:val="0085433A"/>
    <w:pPr>
      <w:suppressAutoHyphens w:val="0"/>
      <w:spacing w:after="200" w:line="276" w:lineRule="auto"/>
      <w:ind w:left="720"/>
    </w:pPr>
    <w:rPr>
      <w:rFonts w:ascii="Calibri" w:eastAsia="Calibri" w:hAnsi="Calibri"/>
      <w:sz w:val="22"/>
      <w:szCs w:val="22"/>
      <w:lang w:val="en-US" w:eastAsia="en-US"/>
    </w:rPr>
  </w:style>
  <w:style w:type="table" w:styleId="Lentelstinklelis">
    <w:name w:val="Table Grid"/>
    <w:basedOn w:val="prastojilentel"/>
    <w:rsid w:val="0085433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
    <w:name w:val="Heading #1_"/>
    <w:link w:val="Heading10"/>
    <w:locked/>
    <w:rsid w:val="0085433A"/>
    <w:rPr>
      <w:b/>
      <w:shd w:val="clear" w:color="auto" w:fill="FFFFFF"/>
      <w:lang w:bidi="ar-SA"/>
    </w:rPr>
  </w:style>
  <w:style w:type="paragraph" w:customStyle="1" w:styleId="Heading10">
    <w:name w:val="Heading #1"/>
    <w:basedOn w:val="prastasis"/>
    <w:link w:val="Heading1"/>
    <w:rsid w:val="0085433A"/>
    <w:pPr>
      <w:shd w:val="clear" w:color="auto" w:fill="FFFFFF"/>
      <w:suppressAutoHyphens w:val="0"/>
      <w:spacing w:after="360" w:line="240" w:lineRule="atLeast"/>
      <w:outlineLvl w:val="0"/>
    </w:pPr>
    <w:rPr>
      <w:b/>
      <w:sz w:val="20"/>
      <w:szCs w:val="20"/>
      <w:shd w:val="clear" w:color="auto" w:fill="FFFFFF"/>
      <w:lang w:val="x-none" w:eastAsia="x-none"/>
    </w:rPr>
  </w:style>
  <w:style w:type="paragraph" w:customStyle="1" w:styleId="Pagrindinistekstas1">
    <w:name w:val="Pagrindinis tekstas1"/>
    <w:basedOn w:val="prastasis"/>
    <w:rsid w:val="0085433A"/>
    <w:pPr>
      <w:shd w:val="clear" w:color="auto" w:fill="FFFFFF"/>
      <w:suppressAutoHyphens w:val="0"/>
      <w:spacing w:before="240" w:after="60" w:line="240" w:lineRule="atLeast"/>
      <w:ind w:hanging="760"/>
    </w:pPr>
    <w:rPr>
      <w:sz w:val="21"/>
      <w:szCs w:val="20"/>
      <w:shd w:val="clear" w:color="auto" w:fill="FFFFFF"/>
      <w:lang w:val="en-US" w:eastAsia="en-US"/>
    </w:rPr>
  </w:style>
  <w:style w:type="paragraph" w:customStyle="1" w:styleId="Style5">
    <w:name w:val="Style5"/>
    <w:basedOn w:val="prastasis"/>
    <w:rsid w:val="00AA0FC3"/>
    <w:pPr>
      <w:widowControl w:val="0"/>
      <w:autoSpaceDE w:val="0"/>
      <w:spacing w:line="276" w:lineRule="exact"/>
      <w:ind w:firstLine="571"/>
      <w:jc w:val="both"/>
    </w:pPr>
    <w:rPr>
      <w:rFonts w:eastAsia="Lucida Sans Unicode" w:cs="Tahoma"/>
      <w:kern w:val="1"/>
      <w:lang w:eastAsia="hi-IN" w:bidi="hi-IN"/>
    </w:rPr>
  </w:style>
  <w:style w:type="paragraph" w:customStyle="1" w:styleId="Style2">
    <w:name w:val="Style2"/>
    <w:basedOn w:val="prastasis"/>
    <w:rsid w:val="00AA0FC3"/>
    <w:pPr>
      <w:widowControl w:val="0"/>
      <w:autoSpaceDE w:val="0"/>
      <w:spacing w:line="278" w:lineRule="exact"/>
    </w:pPr>
    <w:rPr>
      <w:rFonts w:eastAsia="Lucida Sans Unicode" w:cs="Tahoma"/>
      <w:kern w:val="1"/>
      <w:lang w:eastAsia="hi-IN" w:bidi="hi-IN"/>
    </w:rPr>
  </w:style>
  <w:style w:type="paragraph" w:styleId="prastasiniatinklio">
    <w:name w:val="Normal (Web)"/>
    <w:basedOn w:val="prastasis"/>
    <w:link w:val="prastasiniatinklioDiagrama"/>
    <w:rsid w:val="005D56DA"/>
    <w:pPr>
      <w:suppressAutoHyphens w:val="0"/>
    </w:pPr>
    <w:rPr>
      <w:lang w:eastAsia="lt-LT"/>
    </w:rPr>
  </w:style>
  <w:style w:type="character" w:customStyle="1" w:styleId="prastasiniatinklioDiagrama">
    <w:name w:val="Įprastas (žiniatinklio) Diagrama"/>
    <w:link w:val="prastasiniatinklio"/>
    <w:rsid w:val="005D56DA"/>
    <w:rPr>
      <w:sz w:val="24"/>
      <w:szCs w:val="24"/>
      <w:lang w:val="lt-LT" w:eastAsia="lt-LT"/>
    </w:rPr>
  </w:style>
  <w:style w:type="character" w:styleId="Grietas">
    <w:name w:val="Strong"/>
    <w:qFormat/>
    <w:rsid w:val="00EE0280"/>
    <w:rPr>
      <w:b/>
      <w:bCs/>
    </w:rPr>
  </w:style>
  <w:style w:type="paragraph" w:customStyle="1" w:styleId="CentrBold">
    <w:name w:val="CentrBold"/>
    <w:rsid w:val="00EE0280"/>
    <w:pPr>
      <w:autoSpaceDE w:val="0"/>
      <w:autoSpaceDN w:val="0"/>
      <w:adjustRightInd w:val="0"/>
      <w:jc w:val="center"/>
    </w:pPr>
    <w:rPr>
      <w:rFonts w:ascii="TimesLT" w:eastAsia="Calibri" w:hAnsi="TimesLT" w:cs="TimesLT"/>
      <w:b/>
      <w:bCs/>
      <w:caps/>
    </w:rPr>
  </w:style>
  <w:style w:type="paragraph" w:customStyle="1" w:styleId="Hipersaitas1">
    <w:name w:val="Hipersaitas1"/>
    <w:rsid w:val="00EE0280"/>
    <w:pPr>
      <w:autoSpaceDE w:val="0"/>
      <w:autoSpaceDN w:val="0"/>
      <w:adjustRightInd w:val="0"/>
      <w:ind w:firstLine="312"/>
      <w:jc w:val="both"/>
    </w:pPr>
    <w:rPr>
      <w:rFonts w:ascii="TimesLT" w:eastAsia="Calibri" w:hAnsi="TimesLT" w:cs="TimesLT"/>
    </w:rPr>
  </w:style>
  <w:style w:type="character" w:customStyle="1" w:styleId="Antrat1Diagrama">
    <w:name w:val="Antraštė 1 Diagrama"/>
    <w:link w:val="Antrat1"/>
    <w:rsid w:val="00B939DD"/>
    <w:rPr>
      <w:rFonts w:ascii="Cambria" w:eastAsia="Times New Roman" w:hAnsi="Cambria" w:cs="Times New Roman"/>
      <w:b/>
      <w:bCs/>
      <w:kern w:val="32"/>
      <w:sz w:val="32"/>
      <w:szCs w:val="32"/>
      <w:lang w:val="lt-LT" w:eastAsia="ar-SA"/>
    </w:rPr>
  </w:style>
  <w:style w:type="character" w:customStyle="1" w:styleId="PagrindinistekstasDiagrama">
    <w:name w:val="Pagrindinis tekstas Diagrama"/>
    <w:link w:val="Pagrindinistekstas"/>
    <w:rsid w:val="002B1A9F"/>
    <w:rPr>
      <w:sz w:val="24"/>
      <w:szCs w:val="24"/>
      <w:lang w:val="lt-LT" w:eastAsia="ar-SA"/>
    </w:rPr>
  </w:style>
  <w:style w:type="paragraph" w:styleId="Pavadinimas">
    <w:name w:val="Title"/>
    <w:basedOn w:val="prastasis"/>
    <w:link w:val="PavadinimasDiagrama"/>
    <w:qFormat/>
    <w:rsid w:val="00F5432F"/>
    <w:pPr>
      <w:suppressAutoHyphens w:val="0"/>
      <w:overflowPunct w:val="0"/>
      <w:autoSpaceDE w:val="0"/>
      <w:autoSpaceDN w:val="0"/>
      <w:adjustRightInd w:val="0"/>
      <w:jc w:val="center"/>
      <w:textAlignment w:val="baseline"/>
    </w:pPr>
    <w:rPr>
      <w:b/>
      <w:szCs w:val="20"/>
      <w:lang w:eastAsia="en-US"/>
    </w:rPr>
  </w:style>
  <w:style w:type="character" w:customStyle="1" w:styleId="PavadinimasDiagrama">
    <w:name w:val="Pavadinimas Diagrama"/>
    <w:link w:val="Pavadinimas"/>
    <w:rsid w:val="00F5432F"/>
    <w:rPr>
      <w:b/>
      <w:sz w:val="24"/>
      <w:lang w:val="lt-LT"/>
    </w:rPr>
  </w:style>
  <w:style w:type="character" w:customStyle="1" w:styleId="ng-binding">
    <w:name w:val="ng-binding"/>
    <w:rsid w:val="00206CCE"/>
  </w:style>
  <w:style w:type="paragraph" w:customStyle="1" w:styleId="Default">
    <w:name w:val="Default"/>
    <w:uiPriority w:val="99"/>
    <w:rsid w:val="002E4B7F"/>
    <w:pPr>
      <w:autoSpaceDE w:val="0"/>
      <w:autoSpaceDN w:val="0"/>
      <w:adjustRightInd w:val="0"/>
    </w:pPr>
    <w:rPr>
      <w:color w:val="000000"/>
      <w:sz w:val="24"/>
      <w:szCs w:val="24"/>
    </w:rPr>
  </w:style>
  <w:style w:type="character" w:customStyle="1" w:styleId="fontstyle01">
    <w:name w:val="fontstyle01"/>
    <w:rsid w:val="007A49F6"/>
    <w:rPr>
      <w:rFonts w:ascii="Times New Roman" w:hAnsi="Times New Roman" w:cs="Times New Roman"/>
      <w:color w:val="000000"/>
      <w:sz w:val="24"/>
      <w:szCs w:val="24"/>
    </w:rPr>
  </w:style>
  <w:style w:type="paragraph" w:styleId="Betarp">
    <w:name w:val="No Spacing"/>
    <w:uiPriority w:val="1"/>
    <w:qFormat/>
    <w:rsid w:val="00EA2C40"/>
    <w:rPr>
      <w:rFonts w:ascii="Calibri" w:hAnsi="Calibri"/>
      <w:sz w:val="22"/>
      <w:szCs w:val="22"/>
      <w:lang w:val="lt-LT"/>
    </w:rPr>
  </w:style>
  <w:style w:type="character" w:customStyle="1" w:styleId="SraopastraipaDiagrama">
    <w:name w:val="Sąrašo pastraipa Diagrama"/>
    <w:link w:val="Sraopastraipa"/>
    <w:uiPriority w:val="34"/>
    <w:locked/>
    <w:rsid w:val="005A03D0"/>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778015">
      <w:bodyDiv w:val="1"/>
      <w:marLeft w:val="0"/>
      <w:marRight w:val="0"/>
      <w:marTop w:val="0"/>
      <w:marBottom w:val="0"/>
      <w:divBdr>
        <w:top w:val="none" w:sz="0" w:space="0" w:color="auto"/>
        <w:left w:val="none" w:sz="0" w:space="0" w:color="auto"/>
        <w:bottom w:val="none" w:sz="0" w:space="0" w:color="auto"/>
        <w:right w:val="none" w:sz="0" w:space="0" w:color="auto"/>
      </w:divBdr>
      <w:divsChild>
        <w:div w:id="2047556402">
          <w:marLeft w:val="0"/>
          <w:marRight w:val="0"/>
          <w:marTop w:val="0"/>
          <w:marBottom w:val="0"/>
          <w:divBdr>
            <w:top w:val="none" w:sz="0" w:space="0" w:color="auto"/>
            <w:left w:val="none" w:sz="0" w:space="0" w:color="auto"/>
            <w:bottom w:val="none" w:sz="0" w:space="0" w:color="auto"/>
            <w:right w:val="none" w:sz="0" w:space="0" w:color="auto"/>
          </w:divBdr>
          <w:divsChild>
            <w:div w:id="1832868730">
              <w:marLeft w:val="0"/>
              <w:marRight w:val="0"/>
              <w:marTop w:val="0"/>
              <w:marBottom w:val="0"/>
              <w:divBdr>
                <w:top w:val="none" w:sz="0" w:space="0" w:color="auto"/>
                <w:left w:val="none" w:sz="0" w:space="0" w:color="auto"/>
                <w:bottom w:val="none" w:sz="0" w:space="0" w:color="auto"/>
                <w:right w:val="none" w:sz="0" w:space="0" w:color="auto"/>
              </w:divBdr>
              <w:divsChild>
                <w:div w:id="251472857">
                  <w:marLeft w:val="0"/>
                  <w:marRight w:val="0"/>
                  <w:marTop w:val="0"/>
                  <w:marBottom w:val="0"/>
                  <w:divBdr>
                    <w:top w:val="none" w:sz="0" w:space="0" w:color="auto"/>
                    <w:left w:val="none" w:sz="0" w:space="0" w:color="auto"/>
                    <w:bottom w:val="none" w:sz="0" w:space="0" w:color="auto"/>
                    <w:right w:val="none" w:sz="0" w:space="0" w:color="auto"/>
                  </w:divBdr>
                </w:div>
                <w:div w:id="81278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411787">
      <w:bodyDiv w:val="1"/>
      <w:marLeft w:val="0"/>
      <w:marRight w:val="0"/>
      <w:marTop w:val="0"/>
      <w:marBottom w:val="0"/>
      <w:divBdr>
        <w:top w:val="none" w:sz="0" w:space="0" w:color="auto"/>
        <w:left w:val="none" w:sz="0" w:space="0" w:color="auto"/>
        <w:bottom w:val="none" w:sz="0" w:space="0" w:color="auto"/>
        <w:right w:val="none" w:sz="0" w:space="0" w:color="auto"/>
      </w:divBdr>
    </w:div>
    <w:div w:id="274557731">
      <w:bodyDiv w:val="1"/>
      <w:marLeft w:val="0"/>
      <w:marRight w:val="0"/>
      <w:marTop w:val="0"/>
      <w:marBottom w:val="0"/>
      <w:divBdr>
        <w:top w:val="none" w:sz="0" w:space="0" w:color="auto"/>
        <w:left w:val="none" w:sz="0" w:space="0" w:color="auto"/>
        <w:bottom w:val="none" w:sz="0" w:space="0" w:color="auto"/>
        <w:right w:val="none" w:sz="0" w:space="0" w:color="auto"/>
      </w:divBdr>
    </w:div>
    <w:div w:id="284822496">
      <w:bodyDiv w:val="1"/>
      <w:marLeft w:val="0"/>
      <w:marRight w:val="0"/>
      <w:marTop w:val="0"/>
      <w:marBottom w:val="0"/>
      <w:divBdr>
        <w:top w:val="none" w:sz="0" w:space="0" w:color="auto"/>
        <w:left w:val="none" w:sz="0" w:space="0" w:color="auto"/>
        <w:bottom w:val="none" w:sz="0" w:space="0" w:color="auto"/>
        <w:right w:val="none" w:sz="0" w:space="0" w:color="auto"/>
      </w:divBdr>
    </w:div>
    <w:div w:id="669455566">
      <w:bodyDiv w:val="1"/>
      <w:marLeft w:val="0"/>
      <w:marRight w:val="0"/>
      <w:marTop w:val="0"/>
      <w:marBottom w:val="0"/>
      <w:divBdr>
        <w:top w:val="none" w:sz="0" w:space="0" w:color="auto"/>
        <w:left w:val="none" w:sz="0" w:space="0" w:color="auto"/>
        <w:bottom w:val="none" w:sz="0" w:space="0" w:color="auto"/>
        <w:right w:val="none" w:sz="0" w:space="0" w:color="auto"/>
      </w:divBdr>
    </w:div>
    <w:div w:id="934557205">
      <w:bodyDiv w:val="1"/>
      <w:marLeft w:val="0"/>
      <w:marRight w:val="0"/>
      <w:marTop w:val="45"/>
      <w:marBottom w:val="0"/>
      <w:divBdr>
        <w:top w:val="none" w:sz="0" w:space="0" w:color="auto"/>
        <w:left w:val="none" w:sz="0" w:space="0" w:color="auto"/>
        <w:bottom w:val="none" w:sz="0" w:space="0" w:color="auto"/>
        <w:right w:val="none" w:sz="0" w:space="0" w:color="auto"/>
      </w:divBdr>
      <w:divsChild>
        <w:div w:id="1894728697">
          <w:marLeft w:val="0"/>
          <w:marRight w:val="0"/>
          <w:marTop w:val="0"/>
          <w:marBottom w:val="0"/>
          <w:divBdr>
            <w:top w:val="none" w:sz="0" w:space="0" w:color="auto"/>
            <w:left w:val="none" w:sz="0" w:space="0" w:color="auto"/>
            <w:bottom w:val="none" w:sz="0" w:space="0" w:color="auto"/>
            <w:right w:val="none" w:sz="0" w:space="0" w:color="auto"/>
          </w:divBdr>
          <w:divsChild>
            <w:div w:id="1937403431">
              <w:marLeft w:val="0"/>
              <w:marRight w:val="0"/>
              <w:marTop w:val="0"/>
              <w:marBottom w:val="0"/>
              <w:divBdr>
                <w:top w:val="none" w:sz="0" w:space="0" w:color="auto"/>
                <w:left w:val="none" w:sz="0" w:space="0" w:color="auto"/>
                <w:bottom w:val="none" w:sz="0" w:space="0" w:color="auto"/>
                <w:right w:val="none" w:sz="0" w:space="0" w:color="auto"/>
              </w:divBdr>
              <w:divsChild>
                <w:div w:id="724335207">
                  <w:marLeft w:val="0"/>
                  <w:marRight w:val="0"/>
                  <w:marTop w:val="0"/>
                  <w:marBottom w:val="0"/>
                  <w:divBdr>
                    <w:top w:val="none" w:sz="0" w:space="0" w:color="auto"/>
                    <w:left w:val="none" w:sz="0" w:space="0" w:color="auto"/>
                    <w:bottom w:val="none" w:sz="0" w:space="0" w:color="auto"/>
                    <w:right w:val="none" w:sz="0" w:space="0" w:color="auto"/>
                  </w:divBdr>
                  <w:divsChild>
                    <w:div w:id="420106720">
                      <w:marLeft w:val="0"/>
                      <w:marRight w:val="0"/>
                      <w:marTop w:val="0"/>
                      <w:marBottom w:val="0"/>
                      <w:divBdr>
                        <w:top w:val="none" w:sz="0" w:space="0" w:color="auto"/>
                        <w:left w:val="none" w:sz="0" w:space="0" w:color="auto"/>
                        <w:bottom w:val="none" w:sz="0" w:space="0" w:color="auto"/>
                        <w:right w:val="none" w:sz="0" w:space="0" w:color="auto"/>
                      </w:divBdr>
                      <w:divsChild>
                        <w:div w:id="1736975600">
                          <w:marLeft w:val="0"/>
                          <w:marRight w:val="0"/>
                          <w:marTop w:val="45"/>
                          <w:marBottom w:val="0"/>
                          <w:divBdr>
                            <w:top w:val="none" w:sz="0" w:space="0" w:color="auto"/>
                            <w:left w:val="none" w:sz="0" w:space="0" w:color="auto"/>
                            <w:bottom w:val="none" w:sz="0" w:space="0" w:color="auto"/>
                            <w:right w:val="none" w:sz="0" w:space="0" w:color="auto"/>
                          </w:divBdr>
                          <w:divsChild>
                            <w:div w:id="1898201395">
                              <w:marLeft w:val="0"/>
                              <w:marRight w:val="0"/>
                              <w:marTop w:val="0"/>
                              <w:marBottom w:val="0"/>
                              <w:divBdr>
                                <w:top w:val="none" w:sz="0" w:space="0" w:color="auto"/>
                                <w:left w:val="none" w:sz="0" w:space="0" w:color="auto"/>
                                <w:bottom w:val="none" w:sz="0" w:space="0" w:color="auto"/>
                                <w:right w:val="none" w:sz="0" w:space="0" w:color="auto"/>
                              </w:divBdr>
                              <w:divsChild>
                                <w:div w:id="691764629">
                                  <w:marLeft w:val="1800"/>
                                  <w:marRight w:val="3960"/>
                                  <w:marTop w:val="0"/>
                                  <w:marBottom w:val="0"/>
                                  <w:divBdr>
                                    <w:top w:val="none" w:sz="0" w:space="0" w:color="auto"/>
                                    <w:left w:val="none" w:sz="0" w:space="0" w:color="auto"/>
                                    <w:bottom w:val="none" w:sz="0" w:space="0" w:color="auto"/>
                                    <w:right w:val="none" w:sz="0" w:space="0" w:color="auto"/>
                                  </w:divBdr>
                                  <w:divsChild>
                                    <w:div w:id="2136174204">
                                      <w:marLeft w:val="0"/>
                                      <w:marRight w:val="0"/>
                                      <w:marTop w:val="0"/>
                                      <w:marBottom w:val="0"/>
                                      <w:divBdr>
                                        <w:top w:val="none" w:sz="0" w:space="0" w:color="auto"/>
                                        <w:left w:val="none" w:sz="0" w:space="0" w:color="auto"/>
                                        <w:bottom w:val="none" w:sz="0" w:space="0" w:color="auto"/>
                                        <w:right w:val="none" w:sz="0" w:space="0" w:color="auto"/>
                                      </w:divBdr>
                                      <w:divsChild>
                                        <w:div w:id="1586106346">
                                          <w:marLeft w:val="0"/>
                                          <w:marRight w:val="0"/>
                                          <w:marTop w:val="0"/>
                                          <w:marBottom w:val="0"/>
                                          <w:divBdr>
                                            <w:top w:val="none" w:sz="0" w:space="0" w:color="auto"/>
                                            <w:left w:val="none" w:sz="0" w:space="0" w:color="auto"/>
                                            <w:bottom w:val="none" w:sz="0" w:space="0" w:color="auto"/>
                                            <w:right w:val="none" w:sz="0" w:space="0" w:color="auto"/>
                                          </w:divBdr>
                                          <w:divsChild>
                                            <w:div w:id="1488862928">
                                              <w:marLeft w:val="0"/>
                                              <w:marRight w:val="0"/>
                                              <w:marTop w:val="0"/>
                                              <w:marBottom w:val="0"/>
                                              <w:divBdr>
                                                <w:top w:val="none" w:sz="0" w:space="0" w:color="auto"/>
                                                <w:left w:val="none" w:sz="0" w:space="0" w:color="auto"/>
                                                <w:bottom w:val="none" w:sz="0" w:space="0" w:color="auto"/>
                                                <w:right w:val="none" w:sz="0" w:space="0" w:color="auto"/>
                                              </w:divBdr>
                                              <w:divsChild>
                                                <w:div w:id="831020815">
                                                  <w:marLeft w:val="0"/>
                                                  <w:marRight w:val="0"/>
                                                  <w:marTop w:val="0"/>
                                                  <w:marBottom w:val="0"/>
                                                  <w:divBdr>
                                                    <w:top w:val="none" w:sz="0" w:space="0" w:color="auto"/>
                                                    <w:left w:val="none" w:sz="0" w:space="0" w:color="auto"/>
                                                    <w:bottom w:val="none" w:sz="0" w:space="0" w:color="auto"/>
                                                    <w:right w:val="none" w:sz="0" w:space="0" w:color="auto"/>
                                                  </w:divBdr>
                                                  <w:divsChild>
                                                    <w:div w:id="915940923">
                                                      <w:marLeft w:val="0"/>
                                                      <w:marRight w:val="0"/>
                                                      <w:marTop w:val="0"/>
                                                      <w:marBottom w:val="0"/>
                                                      <w:divBdr>
                                                        <w:top w:val="none" w:sz="0" w:space="0" w:color="auto"/>
                                                        <w:left w:val="none" w:sz="0" w:space="0" w:color="auto"/>
                                                        <w:bottom w:val="none" w:sz="0" w:space="0" w:color="auto"/>
                                                        <w:right w:val="none" w:sz="0" w:space="0" w:color="auto"/>
                                                      </w:divBdr>
                                                      <w:divsChild>
                                                        <w:div w:id="99059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35543337">
      <w:bodyDiv w:val="1"/>
      <w:marLeft w:val="0"/>
      <w:marRight w:val="0"/>
      <w:marTop w:val="0"/>
      <w:marBottom w:val="0"/>
      <w:divBdr>
        <w:top w:val="none" w:sz="0" w:space="0" w:color="auto"/>
        <w:left w:val="none" w:sz="0" w:space="0" w:color="auto"/>
        <w:bottom w:val="none" w:sz="0" w:space="0" w:color="auto"/>
        <w:right w:val="none" w:sz="0" w:space="0" w:color="auto"/>
      </w:divBdr>
    </w:div>
    <w:div w:id="1406411558">
      <w:bodyDiv w:val="1"/>
      <w:marLeft w:val="0"/>
      <w:marRight w:val="0"/>
      <w:marTop w:val="0"/>
      <w:marBottom w:val="0"/>
      <w:divBdr>
        <w:top w:val="none" w:sz="0" w:space="0" w:color="auto"/>
        <w:left w:val="none" w:sz="0" w:space="0" w:color="auto"/>
        <w:bottom w:val="none" w:sz="0" w:space="0" w:color="auto"/>
        <w:right w:val="none" w:sz="0" w:space="0" w:color="auto"/>
      </w:divBdr>
    </w:div>
    <w:div w:id="1445229515">
      <w:bodyDiv w:val="1"/>
      <w:marLeft w:val="0"/>
      <w:marRight w:val="0"/>
      <w:marTop w:val="0"/>
      <w:marBottom w:val="0"/>
      <w:divBdr>
        <w:top w:val="none" w:sz="0" w:space="0" w:color="auto"/>
        <w:left w:val="none" w:sz="0" w:space="0" w:color="auto"/>
        <w:bottom w:val="none" w:sz="0" w:space="0" w:color="auto"/>
        <w:right w:val="none" w:sz="0" w:space="0" w:color="auto"/>
      </w:divBdr>
    </w:div>
    <w:div w:id="1482428060">
      <w:bodyDiv w:val="1"/>
      <w:marLeft w:val="0"/>
      <w:marRight w:val="0"/>
      <w:marTop w:val="0"/>
      <w:marBottom w:val="0"/>
      <w:divBdr>
        <w:top w:val="none" w:sz="0" w:space="0" w:color="auto"/>
        <w:left w:val="none" w:sz="0" w:space="0" w:color="auto"/>
        <w:bottom w:val="none" w:sz="0" w:space="0" w:color="auto"/>
        <w:right w:val="none" w:sz="0" w:space="0" w:color="auto"/>
      </w:divBdr>
      <w:divsChild>
        <w:div w:id="1996571855">
          <w:marLeft w:val="0"/>
          <w:marRight w:val="0"/>
          <w:marTop w:val="0"/>
          <w:marBottom w:val="0"/>
          <w:divBdr>
            <w:top w:val="none" w:sz="0" w:space="0" w:color="auto"/>
            <w:left w:val="none" w:sz="0" w:space="0" w:color="auto"/>
            <w:bottom w:val="none" w:sz="0" w:space="0" w:color="auto"/>
            <w:right w:val="none" w:sz="0" w:space="0" w:color="auto"/>
          </w:divBdr>
        </w:div>
      </w:divsChild>
    </w:div>
    <w:div w:id="1528982577">
      <w:bodyDiv w:val="1"/>
      <w:marLeft w:val="0"/>
      <w:marRight w:val="0"/>
      <w:marTop w:val="0"/>
      <w:marBottom w:val="0"/>
      <w:divBdr>
        <w:top w:val="none" w:sz="0" w:space="0" w:color="auto"/>
        <w:left w:val="none" w:sz="0" w:space="0" w:color="auto"/>
        <w:bottom w:val="none" w:sz="0" w:space="0" w:color="auto"/>
        <w:right w:val="none" w:sz="0" w:space="0" w:color="auto"/>
      </w:divBdr>
    </w:div>
    <w:div w:id="1689212995">
      <w:bodyDiv w:val="1"/>
      <w:marLeft w:val="0"/>
      <w:marRight w:val="0"/>
      <w:marTop w:val="0"/>
      <w:marBottom w:val="0"/>
      <w:divBdr>
        <w:top w:val="none" w:sz="0" w:space="0" w:color="auto"/>
        <w:left w:val="none" w:sz="0" w:space="0" w:color="auto"/>
        <w:bottom w:val="none" w:sz="0" w:space="0" w:color="auto"/>
        <w:right w:val="none" w:sz="0" w:space="0" w:color="auto"/>
      </w:divBdr>
    </w:div>
    <w:div w:id="1933388494">
      <w:bodyDiv w:val="1"/>
      <w:marLeft w:val="0"/>
      <w:marRight w:val="0"/>
      <w:marTop w:val="0"/>
      <w:marBottom w:val="0"/>
      <w:divBdr>
        <w:top w:val="none" w:sz="0" w:space="0" w:color="auto"/>
        <w:left w:val="none" w:sz="0" w:space="0" w:color="auto"/>
        <w:bottom w:val="none" w:sz="0" w:space="0" w:color="auto"/>
        <w:right w:val="none" w:sz="0" w:space="0" w:color="auto"/>
      </w:divBdr>
    </w:div>
    <w:div w:id="210791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kksc.lt"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9eab03fe4ffc4160b353777bd51027c7.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74FE6-EC70-4CF9-A1BD-4B794C1DF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9eab03fe4ffc4160b353777bd51027c7</Template>
  <TotalTime>356</TotalTime>
  <Pages>10</Pages>
  <Words>3142</Words>
  <Characters>17914</Characters>
  <Application>Microsoft Office Word</Application>
  <DocSecurity>0</DocSecurity>
  <Lines>149</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KŪNO KULTŪROS IR SPORTO CENTRO NUOSTATŲ PATVIRTINIMO</vt:lpstr>
      <vt:lpstr>DĖL ANYKŠČIŲ KŪNO KULTŪROS IR SPORTO CENTRO NUOSTATŲ PATVIRTINIMO</vt:lpstr>
    </vt:vector>
  </TitlesOfParts>
  <Manager>2019-09-26</Manager>
  <Company>Lazdiju sporto centras</Company>
  <LinksUpToDate>false</LinksUpToDate>
  <CharactersWithSpaces>21014</CharactersWithSpaces>
  <SharedDoc>false</SharedDoc>
  <HLinks>
    <vt:vector size="12" baseType="variant">
      <vt:variant>
        <vt:i4>65554</vt:i4>
      </vt:variant>
      <vt:variant>
        <vt:i4>6</vt:i4>
      </vt:variant>
      <vt:variant>
        <vt:i4>0</vt:i4>
      </vt:variant>
      <vt:variant>
        <vt:i4>5</vt:i4>
      </vt:variant>
      <vt:variant>
        <vt:lpwstr>http://www.akksc.lt/</vt:lpwstr>
      </vt:variant>
      <vt:variant>
        <vt:lpwstr/>
      </vt:variant>
      <vt:variant>
        <vt:i4>196621</vt:i4>
      </vt:variant>
      <vt:variant>
        <vt:i4>3</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KŪNO KULTŪROS IR SPORTO CENTRO NUOSTATŲ PATVIRTINIMO</dc:title>
  <dc:subject>1-TS-302</dc:subject>
  <dc:creator>ANYKŠČIŲ RAJONO SAVIVALDYBĖS TARYBA</dc:creator>
  <cp:keywords/>
  <cp:lastModifiedBy>MS</cp:lastModifiedBy>
  <cp:revision>75</cp:revision>
  <cp:lastPrinted>2019-09-25T13:47:00Z</cp:lastPrinted>
  <dcterms:created xsi:type="dcterms:W3CDTF">2024-04-03T05:30:00Z</dcterms:created>
  <dcterms:modified xsi:type="dcterms:W3CDTF">2024-04-17T13:06:00Z</dcterms:modified>
  <cp:category>SPRENDIMAS</cp:category>
</cp:coreProperties>
</file>